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47E3" w:rsidRPr="006547E3" w:rsidRDefault="006547E3" w:rsidP="006547E3">
      <w:pPr>
        <w:pStyle w:val="Header"/>
        <w:ind w:left="-2"/>
        <w:rPr>
          <w:rFonts w:eastAsia="SimSun"/>
          <w:sz w:val="22"/>
          <w:szCs w:val="22"/>
          <w:lang w:eastAsia="zh-CN"/>
        </w:rPr>
      </w:pPr>
      <w:r w:rsidRPr="006547E3">
        <w:rPr>
          <w:rFonts w:eastAsia="SimSun"/>
          <w:sz w:val="22"/>
          <w:szCs w:val="22"/>
          <w:lang w:eastAsia="zh-CN"/>
        </w:rPr>
        <w:t>3GPP TSG RAN WG1 #96</w:t>
      </w:r>
      <w:r w:rsidR="00B01E35">
        <w:rPr>
          <w:rFonts w:eastAsia="SimSun"/>
          <w:sz w:val="22"/>
          <w:szCs w:val="22"/>
          <w:lang w:eastAsia="zh-CN"/>
        </w:rPr>
        <w:t>bis</w:t>
      </w:r>
      <w:r w:rsidRPr="006547E3">
        <w:rPr>
          <w:rFonts w:eastAsia="SimSun"/>
          <w:sz w:val="22"/>
          <w:szCs w:val="22"/>
          <w:lang w:eastAsia="zh-CN"/>
        </w:rPr>
        <w:tab/>
      </w:r>
      <w:r w:rsidRPr="006547E3">
        <w:rPr>
          <w:rFonts w:eastAsia="SimSun"/>
          <w:sz w:val="22"/>
          <w:szCs w:val="22"/>
          <w:lang w:eastAsia="zh-CN"/>
        </w:rPr>
        <w:tab/>
      </w:r>
      <w:r w:rsidRPr="006547E3">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B01E35">
        <w:rPr>
          <w:rFonts w:eastAsia="SimSun"/>
          <w:sz w:val="22"/>
          <w:szCs w:val="22"/>
          <w:lang w:eastAsia="zh-CN"/>
        </w:rPr>
        <w:tab/>
      </w:r>
      <w:r w:rsidR="004563A8" w:rsidRPr="00F60FD0">
        <w:rPr>
          <w:rFonts w:eastAsia="SimSun"/>
          <w:sz w:val="22"/>
          <w:szCs w:val="22"/>
          <w:lang w:eastAsia="zh-CN"/>
        </w:rPr>
        <w:t>R1-190</w:t>
      </w:r>
      <w:r w:rsidR="00375980" w:rsidRPr="00F60FD0">
        <w:rPr>
          <w:rFonts w:eastAsia="SimSun"/>
          <w:sz w:val="22"/>
          <w:szCs w:val="22"/>
          <w:lang w:eastAsia="zh-CN"/>
        </w:rPr>
        <w:t>4546</w:t>
      </w:r>
    </w:p>
    <w:p w:rsidR="00580BBC" w:rsidRPr="00A3663D" w:rsidRDefault="005B2A61" w:rsidP="006547E3">
      <w:pPr>
        <w:pStyle w:val="Header"/>
        <w:ind w:left="-2"/>
        <w:rPr>
          <w:rFonts w:eastAsia="SimSun"/>
          <w:sz w:val="22"/>
          <w:szCs w:val="22"/>
          <w:lang w:eastAsia="zh-CN"/>
        </w:rPr>
      </w:pPr>
      <w:r w:rsidRPr="005B2A61">
        <w:rPr>
          <w:rFonts w:eastAsia="SimSun"/>
          <w:sz w:val="22"/>
          <w:szCs w:val="22"/>
          <w:lang w:eastAsia="zh-CN"/>
        </w:rPr>
        <w:t>Xi’an, China, 8th – 12th April, 201</w:t>
      </w:r>
      <w:r w:rsidR="006547E3" w:rsidRPr="006547E3">
        <w:rPr>
          <w:rFonts w:eastAsia="SimSun"/>
          <w:sz w:val="22"/>
          <w:szCs w:val="22"/>
          <w:lang w:eastAsia="zh-CN"/>
        </w:rPr>
        <w:t>9</w:t>
      </w:r>
    </w:p>
    <w:p w:rsidR="00580BBC" w:rsidRPr="00A93126" w:rsidRDefault="00580BBC" w:rsidP="00580BBC">
      <w:pPr>
        <w:pStyle w:val="Header"/>
        <w:ind w:left="-2"/>
        <w:rPr>
          <w:rFonts w:eastAsia="SimSun"/>
          <w:sz w:val="22"/>
          <w:szCs w:val="22"/>
          <w:lang w:val="en-US" w:eastAsia="zh-CN"/>
        </w:rPr>
      </w:pPr>
    </w:p>
    <w:p w:rsidR="00580BBC" w:rsidRPr="0052231C" w:rsidRDefault="00580BBC" w:rsidP="00580BBC">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580BBC" w:rsidRDefault="00580BBC" w:rsidP="00580BBC">
      <w:pPr>
        <w:pStyle w:val="Header"/>
        <w:tabs>
          <w:tab w:val="left" w:pos="1800"/>
        </w:tabs>
        <w:ind w:left="-2"/>
        <w:rPr>
          <w:sz w:val="22"/>
          <w:szCs w:val="22"/>
        </w:rPr>
      </w:pPr>
      <w:r w:rsidRPr="0052231C">
        <w:rPr>
          <w:sz w:val="22"/>
          <w:szCs w:val="22"/>
        </w:rPr>
        <w:t>Title:</w:t>
      </w:r>
      <w:bookmarkStart w:id="0" w:name="Title"/>
      <w:bookmarkEnd w:id="0"/>
      <w:r w:rsidRPr="0052231C">
        <w:rPr>
          <w:sz w:val="22"/>
          <w:szCs w:val="22"/>
        </w:rPr>
        <w:tab/>
      </w:r>
      <w:r w:rsidR="0064116A">
        <w:rPr>
          <w:sz w:val="22"/>
          <w:szCs w:val="22"/>
        </w:rPr>
        <w:t xml:space="preserve">Discussion of </w:t>
      </w:r>
      <w:r w:rsidR="001F3AB9" w:rsidRPr="001F3AB9">
        <w:rPr>
          <w:sz w:val="22"/>
          <w:szCs w:val="22"/>
        </w:rPr>
        <w:t>NR</w:t>
      </w:r>
      <w:r w:rsidR="0064116A">
        <w:rPr>
          <w:sz w:val="22"/>
          <w:szCs w:val="22"/>
        </w:rPr>
        <w:t xml:space="preserve">-U </w:t>
      </w:r>
      <w:r w:rsidR="00681CBF">
        <w:rPr>
          <w:rFonts w:eastAsia="SimSun"/>
          <w:sz w:val="22"/>
          <w:szCs w:val="22"/>
          <w:lang w:eastAsia="zh-CN"/>
        </w:rPr>
        <w:t>i</w:t>
      </w:r>
      <w:r w:rsidR="0064116A" w:rsidRPr="0064116A">
        <w:rPr>
          <w:rFonts w:eastAsia="SimSun"/>
          <w:sz w:val="22"/>
          <w:szCs w:val="22"/>
          <w:lang w:eastAsia="zh-CN"/>
        </w:rPr>
        <w:t>nitial access signals/channels</w:t>
      </w:r>
      <w:bookmarkStart w:id="1" w:name="_GoBack"/>
      <w:bookmarkEnd w:id="1"/>
    </w:p>
    <w:p w:rsidR="00580BBC" w:rsidRPr="00C05BE7" w:rsidRDefault="00580BBC" w:rsidP="00580BBC">
      <w:pPr>
        <w:pStyle w:val="Header"/>
        <w:tabs>
          <w:tab w:val="left" w:pos="1800"/>
        </w:tabs>
        <w:ind w:left="-2"/>
        <w:rPr>
          <w:rFonts w:eastAsia="SimSun"/>
          <w:sz w:val="22"/>
          <w:szCs w:val="22"/>
          <w:lang w:val="en-US" w:eastAsia="zh-CN"/>
        </w:rPr>
      </w:pPr>
      <w:r w:rsidRPr="0052231C">
        <w:rPr>
          <w:sz w:val="22"/>
          <w:szCs w:val="22"/>
        </w:rPr>
        <w:t>Agenda Item:</w:t>
      </w:r>
      <w:bookmarkStart w:id="2" w:name="Source"/>
      <w:bookmarkEnd w:id="2"/>
      <w:r w:rsidRPr="0052231C">
        <w:rPr>
          <w:sz w:val="22"/>
          <w:szCs w:val="22"/>
        </w:rPr>
        <w:tab/>
      </w:r>
      <w:r w:rsidR="00172889">
        <w:rPr>
          <w:rFonts w:eastAsia="SimSun"/>
          <w:sz w:val="22"/>
          <w:szCs w:val="22"/>
          <w:lang w:val="en-US" w:eastAsia="zh-CN"/>
        </w:rPr>
        <w:t>7.2.</w:t>
      </w:r>
      <w:r w:rsidR="0064116A">
        <w:rPr>
          <w:rFonts w:eastAsia="SimSun"/>
          <w:sz w:val="22"/>
          <w:szCs w:val="22"/>
          <w:lang w:val="en-US" w:eastAsia="zh-CN"/>
        </w:rPr>
        <w:t>2.1.1</w:t>
      </w:r>
    </w:p>
    <w:p w:rsidR="00580BBC" w:rsidRPr="0052231C" w:rsidRDefault="00580BBC" w:rsidP="00580BBC">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3" w:name="DocumentFor"/>
      <w:bookmarkEnd w:id="3"/>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Default="00454947" w:rsidP="00845EA2">
      <w:pPr>
        <w:pStyle w:val="Heading1"/>
      </w:pPr>
      <w:r w:rsidRPr="00A52C24">
        <w:t>Introduction</w:t>
      </w:r>
    </w:p>
    <w:p w:rsidR="006229EB" w:rsidRDefault="006229EB" w:rsidP="006229EB">
      <w:pPr>
        <w:autoSpaceDN w:val="0"/>
        <w:spacing w:before="120" w:after="0" w:line="280" w:lineRule="atLeast"/>
        <w:ind w:left="1"/>
        <w:contextualSpacing/>
        <w:jc w:val="both"/>
        <w:rPr>
          <w:rFonts w:eastAsiaTheme="minorEastAsia"/>
          <w:lang w:eastAsia="zh-CN"/>
        </w:rPr>
      </w:pPr>
      <w:r w:rsidRPr="00B50EDD">
        <w:t>I</w:t>
      </w:r>
      <w:r w:rsidRPr="00B50EDD">
        <w:rPr>
          <w:rFonts w:eastAsiaTheme="minorEastAsia" w:hint="eastAsia"/>
          <w:lang w:eastAsia="zh-CN"/>
        </w:rPr>
        <w:t xml:space="preserve">n </w:t>
      </w:r>
      <w:r>
        <w:rPr>
          <w:rFonts w:eastAsiaTheme="minorEastAsia"/>
          <w:lang w:eastAsia="zh-CN"/>
        </w:rPr>
        <w:t xml:space="preserve">RAN1#96, the following agreements were made on </w:t>
      </w:r>
      <w:r w:rsidRPr="008A1DD5">
        <w:rPr>
          <w:rFonts w:eastAsiaTheme="minorEastAsia"/>
          <w:lang w:eastAsia="zh-CN"/>
        </w:rPr>
        <w:t>NR-U initial access signals/channels</w:t>
      </w:r>
      <w:r>
        <w:rPr>
          <w:rFonts w:eastAsiaTheme="minorEastAsia"/>
          <w:lang w:eastAsia="zh-CN"/>
        </w:rPr>
        <w:t xml:space="preserve"> [1]:</w:t>
      </w:r>
    </w:p>
    <w:tbl>
      <w:tblPr>
        <w:tblStyle w:val="TableGrid"/>
        <w:tblW w:w="0" w:type="auto"/>
        <w:tblLook w:val="04A0" w:firstRow="1" w:lastRow="0" w:firstColumn="1" w:lastColumn="0" w:noHBand="0" w:noVBand="1"/>
      </w:tblPr>
      <w:tblGrid>
        <w:gridCol w:w="9855"/>
      </w:tblGrid>
      <w:tr w:rsidR="004773D9" w:rsidTr="004773D9">
        <w:tc>
          <w:tcPr>
            <w:tcW w:w="9855" w:type="dxa"/>
          </w:tcPr>
          <w:p w:rsidR="004773D9" w:rsidRDefault="004773D9" w:rsidP="004773D9">
            <w:pPr>
              <w:rPr>
                <w:lang w:eastAsia="x-none"/>
              </w:rPr>
            </w:pPr>
            <w:r w:rsidRPr="00DB5E66">
              <w:rPr>
                <w:highlight w:val="green"/>
                <w:lang w:eastAsia="x-none"/>
              </w:rPr>
              <w:t>Agreement:</w:t>
            </w:r>
          </w:p>
          <w:p w:rsidR="004773D9" w:rsidRPr="00DB5E66" w:rsidRDefault="004773D9" w:rsidP="004773D9">
            <w:pPr>
              <w:numPr>
                <w:ilvl w:val="0"/>
                <w:numId w:val="38"/>
              </w:numPr>
              <w:spacing w:after="0"/>
              <w:rPr>
                <w:lang w:eastAsia="x-none"/>
              </w:rPr>
            </w:pPr>
            <w:r w:rsidRPr="00DB5E66">
              <w:rPr>
                <w:lang w:eastAsia="x-none"/>
              </w:rPr>
              <w:t xml:space="preserve">Down-select from the following options for SSB pattern </w:t>
            </w:r>
            <w:r>
              <w:rPr>
                <w:lang w:eastAsia="x-none"/>
              </w:rPr>
              <w:t>(symbol index starts at 0)</w:t>
            </w:r>
          </w:p>
          <w:p w:rsidR="004773D9" w:rsidRPr="00DB5E66" w:rsidRDefault="004773D9" w:rsidP="004773D9">
            <w:pPr>
              <w:numPr>
                <w:ilvl w:val="1"/>
                <w:numId w:val="38"/>
              </w:numPr>
              <w:spacing w:after="0"/>
              <w:rPr>
                <w:lang w:eastAsia="x-none"/>
              </w:rPr>
            </w:pPr>
            <w:r w:rsidRPr="00DB5E66">
              <w:rPr>
                <w:lang w:eastAsia="x-none"/>
              </w:rPr>
              <w:t>Option 1: SSBs are at symbol</w:t>
            </w:r>
            <w:r>
              <w:rPr>
                <w:lang w:eastAsia="x-none"/>
              </w:rPr>
              <w:t>s</w:t>
            </w:r>
            <w:r w:rsidRPr="00DB5E66">
              <w:rPr>
                <w:lang w:eastAsia="x-none"/>
              </w:rPr>
              <w:t xml:space="preserve"> (2,3,4,5) and (8,9,10,11) in the slot</w:t>
            </w:r>
          </w:p>
          <w:p w:rsidR="004773D9" w:rsidRPr="00DB5E66" w:rsidRDefault="004773D9" w:rsidP="004773D9">
            <w:pPr>
              <w:numPr>
                <w:ilvl w:val="1"/>
                <w:numId w:val="38"/>
              </w:numPr>
              <w:spacing w:after="0"/>
              <w:rPr>
                <w:lang w:eastAsia="x-none"/>
              </w:rPr>
            </w:pPr>
            <w:r w:rsidRPr="00DB5E66">
              <w:rPr>
                <w:lang w:eastAsia="x-none"/>
              </w:rPr>
              <w:t>Option 2: SSBs are at symbols (2,3,4,5) and (9,10,11,12) in the slot</w:t>
            </w:r>
          </w:p>
          <w:p w:rsidR="004773D9" w:rsidRPr="00DB5E66" w:rsidRDefault="004773D9" w:rsidP="004773D9">
            <w:pPr>
              <w:numPr>
                <w:ilvl w:val="0"/>
                <w:numId w:val="38"/>
              </w:numPr>
              <w:spacing w:after="0"/>
              <w:rPr>
                <w:lang w:eastAsia="x-none"/>
              </w:rPr>
            </w:pPr>
            <w:r w:rsidRPr="00DB5E66">
              <w:rPr>
                <w:lang w:eastAsia="x-none"/>
              </w:rPr>
              <w:t>The down-selected pattern applies no matter if SSB SCS is indicated by higher layer or not, and no matter if RMSI is transmitted or not.</w:t>
            </w:r>
          </w:p>
          <w:p w:rsidR="004773D9" w:rsidRDefault="004773D9" w:rsidP="004773D9">
            <w:pPr>
              <w:rPr>
                <w:highlight w:val="green"/>
                <w:lang w:eastAsia="x-none"/>
              </w:rPr>
            </w:pPr>
          </w:p>
          <w:p w:rsidR="004773D9" w:rsidRDefault="004773D9" w:rsidP="004773D9">
            <w:pPr>
              <w:rPr>
                <w:lang w:eastAsia="x-none"/>
              </w:rPr>
            </w:pPr>
            <w:r w:rsidRPr="009B67E7">
              <w:rPr>
                <w:highlight w:val="green"/>
                <w:lang w:eastAsia="x-none"/>
              </w:rPr>
              <w:t>Agreement:</w:t>
            </w:r>
          </w:p>
          <w:p w:rsidR="004773D9" w:rsidRDefault="004773D9" w:rsidP="004773D9">
            <w:pPr>
              <w:numPr>
                <w:ilvl w:val="0"/>
                <w:numId w:val="38"/>
              </w:numPr>
              <w:spacing w:after="0"/>
              <w:rPr>
                <w:lang w:eastAsia="x-none"/>
              </w:rPr>
            </w:pPr>
            <w:r>
              <w:rPr>
                <w:lang w:eastAsia="x-none"/>
              </w:rPr>
              <w:t xml:space="preserve">The </w:t>
            </w:r>
            <w:r w:rsidRPr="00DB5E66">
              <w:rPr>
                <w:lang w:eastAsia="x-none"/>
              </w:rPr>
              <w:t xml:space="preserve">SCS for </w:t>
            </w:r>
            <w:r>
              <w:rPr>
                <w:lang w:eastAsia="x-none"/>
              </w:rPr>
              <w:t xml:space="preserve">all </w:t>
            </w:r>
            <w:r w:rsidRPr="00DB5E66">
              <w:rPr>
                <w:lang w:eastAsia="x-none"/>
              </w:rPr>
              <w:t>SSB</w:t>
            </w:r>
            <w:r>
              <w:rPr>
                <w:lang w:eastAsia="x-none"/>
              </w:rPr>
              <w:t>s</w:t>
            </w:r>
            <w:r w:rsidRPr="00DB5E66">
              <w:rPr>
                <w:lang w:eastAsia="x-none"/>
              </w:rPr>
              <w:t xml:space="preserve"> and</w:t>
            </w:r>
            <w:r>
              <w:rPr>
                <w:lang w:eastAsia="x-none"/>
              </w:rPr>
              <w:t xml:space="preserve"> </w:t>
            </w:r>
            <w:proofErr w:type="spellStart"/>
            <w:r w:rsidRPr="00DB5E66">
              <w:rPr>
                <w:lang w:eastAsia="x-none"/>
              </w:rPr>
              <w:t>Coreset</w:t>
            </w:r>
            <w:proofErr w:type="spellEnd"/>
            <w:r w:rsidRPr="00DB5E66">
              <w:rPr>
                <w:lang w:eastAsia="x-none"/>
              </w:rPr>
              <w:t xml:space="preserve"> #0</w:t>
            </w:r>
            <w:r>
              <w:rPr>
                <w:lang w:eastAsia="x-none"/>
              </w:rPr>
              <w:t xml:space="preserve"> on a carrier is always the same for operation of NR in unlicensed spectrum.</w:t>
            </w:r>
          </w:p>
          <w:p w:rsidR="004773D9" w:rsidRDefault="004773D9" w:rsidP="006229EB">
            <w:pPr>
              <w:numPr>
                <w:ilvl w:val="0"/>
                <w:numId w:val="38"/>
              </w:numPr>
              <w:spacing w:after="0"/>
              <w:rPr>
                <w:lang w:eastAsia="x-none"/>
              </w:rPr>
            </w:pPr>
            <w:r w:rsidRPr="00DB5E66">
              <w:rPr>
                <w:lang w:eastAsia="x-none"/>
              </w:rPr>
              <w:t>CORESET #0 frequency domain resource configuration should be 48 RBs for 30KHz SCS and 96 RBs for 15KHz</w:t>
            </w:r>
            <w:r>
              <w:rPr>
                <w:lang w:eastAsia="x-none"/>
              </w:rPr>
              <w:t xml:space="preserve"> </w:t>
            </w:r>
            <w:r w:rsidRPr="00DB5E66">
              <w:rPr>
                <w:lang w:eastAsia="x-none"/>
              </w:rPr>
              <w:t>SCS.</w:t>
            </w:r>
          </w:p>
        </w:tc>
      </w:tr>
    </w:tbl>
    <w:p w:rsidR="006229EB" w:rsidRDefault="006229EB" w:rsidP="006229EB">
      <w:pPr>
        <w:rPr>
          <w:lang w:eastAsia="en-US"/>
        </w:rPr>
      </w:pPr>
    </w:p>
    <w:p w:rsidR="00E95B6B" w:rsidRDefault="00E80B7B" w:rsidP="00660EF8">
      <w:pPr>
        <w:autoSpaceDN w:val="0"/>
        <w:spacing w:before="120" w:after="0" w:line="280" w:lineRule="atLeast"/>
        <w:ind w:left="1"/>
        <w:contextualSpacing/>
        <w:jc w:val="both"/>
        <w:rPr>
          <w:rFonts w:eastAsiaTheme="minorEastAsia"/>
          <w:lang w:eastAsia="zh-CN"/>
        </w:rPr>
      </w:pPr>
      <w:r w:rsidRPr="00B50EDD">
        <w:t>I</w:t>
      </w:r>
      <w:r w:rsidRPr="00B50EDD">
        <w:rPr>
          <w:rFonts w:eastAsiaTheme="minorEastAsia" w:hint="eastAsia"/>
          <w:lang w:eastAsia="zh-CN"/>
        </w:rPr>
        <w:t xml:space="preserve">n </w:t>
      </w:r>
      <w:r w:rsidR="002249BA">
        <w:rPr>
          <w:rFonts w:eastAsiaTheme="minorEastAsia"/>
          <w:lang w:eastAsia="zh-CN"/>
        </w:rPr>
        <w:t>RAN1#</w:t>
      </w:r>
      <w:r w:rsidR="005E778F">
        <w:rPr>
          <w:rFonts w:eastAsiaTheme="minorEastAsia"/>
          <w:lang w:eastAsia="zh-CN"/>
        </w:rPr>
        <w:t>AH1901</w:t>
      </w:r>
      <w:r w:rsidR="002249BA">
        <w:rPr>
          <w:rFonts w:eastAsiaTheme="minorEastAsia"/>
          <w:lang w:eastAsia="zh-CN"/>
        </w:rPr>
        <w:t xml:space="preserve">, the following agreements were made on </w:t>
      </w:r>
      <w:r w:rsidR="008A1DD5" w:rsidRPr="008A1DD5">
        <w:rPr>
          <w:rFonts w:eastAsiaTheme="minorEastAsia"/>
          <w:lang w:eastAsia="zh-CN"/>
        </w:rPr>
        <w:t>NR-U initial access signals/channels</w:t>
      </w:r>
      <w:r w:rsidR="00E95B6B">
        <w:rPr>
          <w:rFonts w:eastAsiaTheme="minorEastAsia"/>
          <w:lang w:eastAsia="zh-CN"/>
        </w:rPr>
        <w:t xml:space="preserve"> </w:t>
      </w:r>
      <w:r w:rsidR="007165EF">
        <w:rPr>
          <w:rFonts w:eastAsiaTheme="minorEastAsia"/>
          <w:lang w:eastAsia="zh-CN"/>
        </w:rPr>
        <w:t>[</w:t>
      </w:r>
      <w:r w:rsidR="004C2D02">
        <w:rPr>
          <w:rFonts w:eastAsiaTheme="minorEastAsia"/>
          <w:lang w:eastAsia="zh-CN"/>
        </w:rPr>
        <w:t>2</w:t>
      </w:r>
      <w:r w:rsidR="007165EF">
        <w:rPr>
          <w:rFonts w:eastAsiaTheme="minorEastAsia"/>
          <w:lang w:eastAsia="zh-CN"/>
        </w:rPr>
        <w:t>]</w:t>
      </w:r>
      <w:r w:rsidR="00E95B6B">
        <w:rPr>
          <w:rFonts w:eastAsiaTheme="minorEastAsia"/>
          <w:lang w:eastAsia="zh-CN"/>
        </w:rPr>
        <w:t>:</w:t>
      </w:r>
    </w:p>
    <w:tbl>
      <w:tblPr>
        <w:tblStyle w:val="TableGrid"/>
        <w:tblW w:w="0" w:type="auto"/>
        <w:tblInd w:w="1" w:type="dxa"/>
        <w:tblLook w:val="04A0" w:firstRow="1" w:lastRow="0" w:firstColumn="1" w:lastColumn="0" w:noHBand="0" w:noVBand="1"/>
      </w:tblPr>
      <w:tblGrid>
        <w:gridCol w:w="9854"/>
      </w:tblGrid>
      <w:tr w:rsidR="00F5174E" w:rsidTr="00F5174E">
        <w:tc>
          <w:tcPr>
            <w:tcW w:w="9855" w:type="dxa"/>
          </w:tcPr>
          <w:p w:rsidR="00F5174E" w:rsidRPr="001243DE" w:rsidRDefault="00F5174E" w:rsidP="00F5174E">
            <w:pPr>
              <w:rPr>
                <w:rFonts w:cs="Times"/>
                <w:lang w:eastAsia="x-none"/>
              </w:rPr>
            </w:pPr>
            <w:r w:rsidRPr="001243DE">
              <w:rPr>
                <w:rFonts w:cs="Times"/>
                <w:highlight w:val="green"/>
                <w:lang w:eastAsia="x-none"/>
              </w:rPr>
              <w:t>Agreement:</w:t>
            </w:r>
            <w:r w:rsidRPr="001243DE">
              <w:rPr>
                <w:rFonts w:cs="Times"/>
                <w:lang w:eastAsia="x-none"/>
              </w:rPr>
              <w:t xml:space="preserve"> </w:t>
            </w:r>
          </w:p>
          <w:p w:rsidR="00F5174E" w:rsidRPr="001243DE" w:rsidRDefault="00F5174E" w:rsidP="00744979">
            <w:pPr>
              <w:numPr>
                <w:ilvl w:val="0"/>
                <w:numId w:val="37"/>
              </w:numPr>
              <w:spacing w:after="0"/>
              <w:rPr>
                <w:rFonts w:cs="Times"/>
                <w:lang w:eastAsia="x-none"/>
              </w:rPr>
            </w:pPr>
            <w:r w:rsidRPr="001243DE">
              <w:rPr>
                <w:rFonts w:cs="Times"/>
                <w:lang w:eastAsia="x-none"/>
              </w:rPr>
              <w:t>UE assumes 30KHz SCS for SS/PBCH block for 5GHz band and 6GHz band if the SCS is not indicated by higher layers.</w:t>
            </w:r>
          </w:p>
          <w:p w:rsidR="00F5174E" w:rsidRPr="001243DE" w:rsidRDefault="00F5174E" w:rsidP="00744979">
            <w:pPr>
              <w:numPr>
                <w:ilvl w:val="0"/>
                <w:numId w:val="37"/>
              </w:numPr>
              <w:spacing w:after="0"/>
              <w:rPr>
                <w:rFonts w:cs="Times"/>
                <w:lang w:eastAsia="x-none"/>
              </w:rPr>
            </w:pPr>
            <w:r w:rsidRPr="001243DE">
              <w:rPr>
                <w:rFonts w:cs="Times"/>
                <w:lang w:eastAsia="x-none"/>
              </w:rPr>
              <w:t>Support configuration by higher layers of 15KHz or 30KHz SCS for SS/PBCH block</w:t>
            </w:r>
          </w:p>
          <w:p w:rsidR="00F5174E" w:rsidRPr="00F5174E" w:rsidRDefault="00F5174E" w:rsidP="00744979">
            <w:pPr>
              <w:numPr>
                <w:ilvl w:val="0"/>
                <w:numId w:val="37"/>
              </w:numPr>
              <w:spacing w:after="0"/>
              <w:rPr>
                <w:rFonts w:cs="Times"/>
                <w:u w:val="single"/>
                <w:lang w:eastAsia="x-none"/>
              </w:rPr>
            </w:pPr>
            <w:r w:rsidRPr="00F5174E">
              <w:rPr>
                <w:rFonts w:cs="Times"/>
                <w:lang w:eastAsia="x-none"/>
              </w:rPr>
              <w:t xml:space="preserve">Include this agreement in a LS to RAN4 (cc RAN2) for inclusion in specs managed by RAN4 </w:t>
            </w:r>
          </w:p>
          <w:p w:rsidR="00F5174E" w:rsidRPr="00F5174E" w:rsidRDefault="00F5174E" w:rsidP="00F5174E">
            <w:pPr>
              <w:spacing w:after="0"/>
              <w:ind w:left="360"/>
              <w:rPr>
                <w:rFonts w:cs="Times"/>
                <w:u w:val="single"/>
                <w:lang w:eastAsia="x-none"/>
              </w:rPr>
            </w:pPr>
          </w:p>
          <w:p w:rsidR="00F5174E" w:rsidRPr="001243DE" w:rsidRDefault="00F5174E" w:rsidP="00F5174E">
            <w:pPr>
              <w:rPr>
                <w:rFonts w:cs="Times"/>
                <w:u w:val="single"/>
                <w:lang w:eastAsia="x-none"/>
              </w:rPr>
            </w:pPr>
            <w:r w:rsidRPr="001243DE">
              <w:rPr>
                <w:rFonts w:cs="Times"/>
                <w:u w:val="single"/>
                <w:lang w:eastAsia="x-none"/>
              </w:rPr>
              <w:t>Conclusion:</w:t>
            </w:r>
          </w:p>
          <w:p w:rsidR="00F5174E" w:rsidRPr="001243DE" w:rsidRDefault="00F5174E" w:rsidP="00F5174E">
            <w:pPr>
              <w:rPr>
                <w:rFonts w:cs="Times"/>
                <w:lang w:eastAsia="x-none"/>
              </w:rPr>
            </w:pPr>
            <w:r w:rsidRPr="001243DE">
              <w:rPr>
                <w:rFonts w:cs="Times"/>
                <w:lang w:eastAsia="x-none"/>
              </w:rPr>
              <w:t>No changes are required to the time and frequency position of the PSS/SSS/PBCH relative to each other in one PSS/SSS/PBCH block.</w:t>
            </w:r>
          </w:p>
          <w:p w:rsidR="00F5174E" w:rsidRPr="001243DE" w:rsidRDefault="00F5174E" w:rsidP="00F5174E">
            <w:pPr>
              <w:rPr>
                <w:rFonts w:cs="Times"/>
                <w:lang w:eastAsia="x-none"/>
              </w:rPr>
            </w:pPr>
            <w:r w:rsidRPr="001243DE">
              <w:rPr>
                <w:rFonts w:cs="Times"/>
                <w:highlight w:val="green"/>
                <w:lang w:eastAsia="x-none"/>
              </w:rPr>
              <w:t>Agreement:</w:t>
            </w:r>
          </w:p>
          <w:p w:rsidR="00F5174E" w:rsidRPr="001243DE" w:rsidRDefault="00F5174E" w:rsidP="00F5174E">
            <w:pPr>
              <w:rPr>
                <w:rFonts w:cs="Times"/>
                <w:lang w:eastAsia="x-none"/>
              </w:rPr>
            </w:pPr>
            <w:r w:rsidRPr="001243DE">
              <w:rPr>
                <w:rFonts w:cs="Times"/>
                <w:lang w:eastAsia="x-none"/>
              </w:rPr>
              <w:t>The Type0-PDCCH monitoring configuration for NR-U should satisfy at least the following properties:</w:t>
            </w:r>
          </w:p>
          <w:p w:rsidR="00F5174E" w:rsidRPr="001243DE" w:rsidRDefault="00F5174E" w:rsidP="00744979">
            <w:pPr>
              <w:numPr>
                <w:ilvl w:val="0"/>
                <w:numId w:val="38"/>
              </w:numPr>
              <w:spacing w:after="0"/>
              <w:rPr>
                <w:rFonts w:cs="Times"/>
                <w:lang w:eastAsia="x-none"/>
              </w:rPr>
            </w:pPr>
            <w:r w:rsidRPr="001243DE">
              <w:rPr>
                <w:rFonts w:cs="Times"/>
                <w:lang w:eastAsia="x-none"/>
              </w:rPr>
              <w:t>TDM of Type0-PDCCH and SSB similar to existing pattern 1 (already agreed)</w:t>
            </w:r>
          </w:p>
          <w:p w:rsidR="00F5174E" w:rsidRPr="001243DE" w:rsidRDefault="00F5174E" w:rsidP="00744979">
            <w:pPr>
              <w:numPr>
                <w:ilvl w:val="0"/>
                <w:numId w:val="38"/>
              </w:numPr>
              <w:spacing w:after="0"/>
              <w:rPr>
                <w:rFonts w:cs="Times"/>
                <w:lang w:eastAsia="x-none"/>
              </w:rPr>
            </w:pPr>
            <w:r w:rsidRPr="001243DE">
              <w:rPr>
                <w:rFonts w:cs="Times"/>
                <w:lang w:eastAsia="x-none"/>
              </w:rPr>
              <w:t>Support the monitoring of Type0 PDCCH of the 2</w:t>
            </w:r>
            <w:r w:rsidRPr="001243DE">
              <w:rPr>
                <w:rFonts w:cs="Times"/>
                <w:vertAlign w:val="superscript"/>
                <w:lang w:eastAsia="x-none"/>
              </w:rPr>
              <w:t>nd</w:t>
            </w:r>
            <w:r w:rsidRPr="001243DE">
              <w:rPr>
                <w:rFonts w:cs="Times"/>
                <w:lang w:eastAsia="x-none"/>
              </w:rPr>
              <w:t xml:space="preserve"> SSB position in a slot in the gap between 1</w:t>
            </w:r>
            <w:r w:rsidRPr="001243DE">
              <w:rPr>
                <w:rFonts w:cs="Times"/>
                <w:vertAlign w:val="superscript"/>
                <w:lang w:eastAsia="x-none"/>
              </w:rPr>
              <w:t>st</w:t>
            </w:r>
            <w:r w:rsidRPr="001243DE">
              <w:rPr>
                <w:rFonts w:cs="Times"/>
                <w:lang w:eastAsia="x-none"/>
              </w:rPr>
              <w:t xml:space="preserve"> and 2</w:t>
            </w:r>
            <w:r w:rsidRPr="001243DE">
              <w:rPr>
                <w:rFonts w:cs="Times"/>
                <w:vertAlign w:val="superscript"/>
                <w:lang w:eastAsia="x-none"/>
              </w:rPr>
              <w:t>nd</w:t>
            </w:r>
            <w:r w:rsidRPr="001243DE">
              <w:rPr>
                <w:rFonts w:cs="Times"/>
                <w:lang w:eastAsia="x-none"/>
              </w:rPr>
              <w:t xml:space="preserve"> SSB within the slot</w:t>
            </w:r>
          </w:p>
          <w:p w:rsidR="00F5174E" w:rsidRPr="001243DE" w:rsidRDefault="00F5174E" w:rsidP="00744979">
            <w:pPr>
              <w:numPr>
                <w:ilvl w:val="1"/>
                <w:numId w:val="38"/>
              </w:numPr>
              <w:spacing w:after="0"/>
              <w:rPr>
                <w:rFonts w:cs="Times"/>
                <w:lang w:eastAsia="x-none"/>
              </w:rPr>
            </w:pPr>
            <w:r w:rsidRPr="001243DE">
              <w:rPr>
                <w:rFonts w:cs="Times"/>
                <w:lang w:eastAsia="x-none"/>
              </w:rPr>
              <w:t>FFS start at symbol #6 of #7 or both</w:t>
            </w:r>
          </w:p>
          <w:p w:rsidR="00F5174E" w:rsidRPr="001243DE" w:rsidRDefault="00F5174E" w:rsidP="00744979">
            <w:pPr>
              <w:numPr>
                <w:ilvl w:val="0"/>
                <w:numId w:val="38"/>
              </w:numPr>
              <w:spacing w:after="0"/>
              <w:rPr>
                <w:rFonts w:cs="Times"/>
                <w:lang w:eastAsia="x-none"/>
              </w:rPr>
            </w:pPr>
            <w:r w:rsidRPr="001243DE">
              <w:rPr>
                <w:rFonts w:cs="Times"/>
                <w:lang w:eastAsia="x-none"/>
              </w:rPr>
              <w:t>FFS: The Type0-PDCCH candidates associated with an SSB are confined within a slot carrying the associated SSB (with the same QCL assumptions)</w:t>
            </w:r>
          </w:p>
          <w:p w:rsidR="00F5174E" w:rsidRDefault="00F5174E" w:rsidP="00660EF8">
            <w:pPr>
              <w:autoSpaceDN w:val="0"/>
              <w:spacing w:before="120" w:after="0" w:line="280" w:lineRule="atLeast"/>
              <w:contextualSpacing/>
              <w:jc w:val="both"/>
              <w:rPr>
                <w:rFonts w:eastAsiaTheme="minorEastAsia"/>
                <w:lang w:eastAsia="zh-CN"/>
              </w:rPr>
            </w:pPr>
          </w:p>
          <w:p w:rsidR="00427F5C" w:rsidRPr="001243DE" w:rsidRDefault="00427F5C" w:rsidP="00427F5C">
            <w:pPr>
              <w:rPr>
                <w:rFonts w:cs="Times"/>
                <w:lang w:eastAsia="x-none"/>
              </w:rPr>
            </w:pPr>
            <w:r w:rsidRPr="001243DE">
              <w:rPr>
                <w:rFonts w:cs="Times"/>
                <w:highlight w:val="green"/>
                <w:lang w:eastAsia="x-none"/>
              </w:rPr>
              <w:t>Agreement:</w:t>
            </w:r>
            <w:r w:rsidRPr="001243DE">
              <w:rPr>
                <w:rFonts w:cs="Times"/>
                <w:lang w:eastAsia="x-none"/>
              </w:rPr>
              <w:t xml:space="preserve"> </w:t>
            </w:r>
          </w:p>
          <w:p w:rsidR="00427F5C" w:rsidRPr="001243DE" w:rsidRDefault="00427F5C" w:rsidP="00427F5C">
            <w:pPr>
              <w:rPr>
                <w:rFonts w:cs="Times"/>
                <w:lang w:val="en-US" w:eastAsia="x-none"/>
              </w:rPr>
            </w:pPr>
            <w:r w:rsidRPr="001243DE">
              <w:rPr>
                <w:rFonts w:cs="Times"/>
                <w:lang w:eastAsia="x-none"/>
              </w:rPr>
              <w:t>Companies are encouraged to provide results comparing the different alternatives using the following simulation assumptions to select between alternative PRACH designs.</w:t>
            </w:r>
          </w:p>
          <w:p w:rsidR="00427F5C" w:rsidRPr="001243DE" w:rsidRDefault="00427F5C" w:rsidP="00744979">
            <w:pPr>
              <w:numPr>
                <w:ilvl w:val="0"/>
                <w:numId w:val="39"/>
              </w:numPr>
              <w:spacing w:after="0"/>
              <w:rPr>
                <w:rFonts w:cs="Times"/>
                <w:b/>
                <w:bCs/>
                <w:u w:val="single"/>
                <w:lang w:eastAsia="x-none"/>
              </w:rPr>
            </w:pPr>
            <w:r w:rsidRPr="001243DE">
              <w:rPr>
                <w:rFonts w:cs="Times"/>
                <w:lang w:eastAsia="x-none"/>
              </w:rPr>
              <w:t>The Rel-15 PRACH design should be simulated as a baseline</w:t>
            </w:r>
          </w:p>
          <w:p w:rsidR="00427F5C" w:rsidRDefault="00427F5C" w:rsidP="00660EF8">
            <w:pPr>
              <w:autoSpaceDN w:val="0"/>
              <w:spacing w:before="120" w:after="0" w:line="280" w:lineRule="atLeast"/>
              <w:contextualSpacing/>
              <w:jc w:val="both"/>
              <w:rPr>
                <w:rFonts w:eastAsiaTheme="minorEastAsia"/>
                <w:lang w:eastAsia="zh-CN"/>
              </w:rPr>
            </w:pPr>
          </w:p>
        </w:tc>
      </w:tr>
    </w:tbl>
    <w:p w:rsidR="00E95B6B" w:rsidRDefault="00E95B6B" w:rsidP="00660EF8">
      <w:pPr>
        <w:autoSpaceDN w:val="0"/>
        <w:spacing w:before="120" w:after="0" w:line="280" w:lineRule="atLeast"/>
        <w:ind w:left="1"/>
        <w:contextualSpacing/>
        <w:jc w:val="both"/>
        <w:rPr>
          <w:rFonts w:eastAsiaTheme="minorEastAsia"/>
          <w:lang w:eastAsia="zh-CN"/>
        </w:rPr>
      </w:pPr>
    </w:p>
    <w:p w:rsidR="00E95B6B" w:rsidRDefault="001109C0" w:rsidP="00660EF8">
      <w:pPr>
        <w:autoSpaceDN w:val="0"/>
        <w:spacing w:before="120" w:after="0" w:line="280" w:lineRule="atLeast"/>
        <w:ind w:left="1"/>
        <w:contextualSpacing/>
        <w:jc w:val="both"/>
        <w:rPr>
          <w:rFonts w:eastAsia="SimSun"/>
          <w:lang w:eastAsia="zh-CN"/>
        </w:rPr>
      </w:pPr>
      <w:r>
        <w:rPr>
          <w:rFonts w:eastAsiaTheme="minorEastAsia"/>
          <w:lang w:eastAsia="zh-CN"/>
        </w:rPr>
        <w:lastRenderedPageBreak/>
        <w:t xml:space="preserve">In </w:t>
      </w:r>
      <w:r w:rsidR="00E80B7B" w:rsidRPr="00B50EDD">
        <w:rPr>
          <w:rFonts w:eastAsiaTheme="minorEastAsia" w:hint="eastAsia"/>
          <w:lang w:eastAsia="zh-CN"/>
        </w:rPr>
        <w:t xml:space="preserve">this contribution, </w:t>
      </w:r>
      <w:r w:rsidR="00E80B7B" w:rsidRPr="00B50EDD">
        <w:rPr>
          <w:rFonts w:eastAsiaTheme="minorEastAsia"/>
          <w:lang w:eastAsia="zh-CN"/>
        </w:rPr>
        <w:t xml:space="preserve">we </w:t>
      </w:r>
      <w:r w:rsidR="00E95B6B">
        <w:rPr>
          <w:rFonts w:eastAsiaTheme="minorEastAsia"/>
          <w:lang w:eastAsia="zh-CN"/>
        </w:rPr>
        <w:t xml:space="preserve">continue the </w:t>
      </w:r>
      <w:r w:rsidR="00316E0C" w:rsidRPr="00B50EDD">
        <w:rPr>
          <w:rFonts w:eastAsiaTheme="minorEastAsia"/>
          <w:lang w:eastAsia="zh-CN"/>
        </w:rPr>
        <w:t>discuss</w:t>
      </w:r>
      <w:r w:rsidR="00E95B6B">
        <w:rPr>
          <w:rFonts w:eastAsiaTheme="minorEastAsia"/>
          <w:lang w:eastAsia="zh-CN"/>
        </w:rPr>
        <w:t>ion of</w:t>
      </w:r>
      <w:r w:rsidR="00316E0C" w:rsidRPr="00B50EDD">
        <w:rPr>
          <w:rFonts w:eastAsiaTheme="minorEastAsia"/>
          <w:lang w:eastAsia="zh-CN"/>
        </w:rPr>
        <w:t xml:space="preserve"> </w:t>
      </w:r>
      <w:r w:rsidR="00D00289">
        <w:rPr>
          <w:rFonts w:eastAsiaTheme="minorEastAsia"/>
          <w:lang w:eastAsia="zh-CN"/>
        </w:rPr>
        <w:t>some</w:t>
      </w:r>
      <w:r w:rsidR="00316E0C" w:rsidRPr="00B50EDD">
        <w:rPr>
          <w:rFonts w:eastAsiaTheme="minorEastAsia"/>
          <w:lang w:eastAsia="zh-CN"/>
        </w:rPr>
        <w:t xml:space="preserve"> </w:t>
      </w:r>
      <w:r w:rsidR="00E95B6B">
        <w:rPr>
          <w:rFonts w:eastAsiaTheme="minorEastAsia"/>
          <w:lang w:eastAsia="zh-CN"/>
        </w:rPr>
        <w:t xml:space="preserve">remaining issues on </w:t>
      </w:r>
      <w:r w:rsidR="00B36DA3" w:rsidRPr="00B50EDD">
        <w:t xml:space="preserve">NR-U </w:t>
      </w:r>
      <w:r w:rsidR="00B36DA3" w:rsidRPr="00B50EDD">
        <w:rPr>
          <w:rFonts w:eastAsia="SimSun"/>
          <w:lang w:eastAsia="zh-CN"/>
        </w:rPr>
        <w:t>initial access signals/channels</w:t>
      </w:r>
      <w:r w:rsidR="00E95B6B">
        <w:rPr>
          <w:rFonts w:eastAsia="SimSun"/>
          <w:lang w:eastAsia="zh-CN"/>
        </w:rPr>
        <w:t>.</w:t>
      </w:r>
    </w:p>
    <w:p w:rsidR="00316E0C" w:rsidRDefault="00316E0C" w:rsidP="00660EF8">
      <w:pPr>
        <w:autoSpaceDN w:val="0"/>
        <w:spacing w:before="120" w:after="0" w:line="280" w:lineRule="atLeast"/>
        <w:ind w:left="1"/>
        <w:contextualSpacing/>
        <w:jc w:val="both"/>
        <w:rPr>
          <w:lang w:val="en-US" w:eastAsia="ko-KR"/>
        </w:rPr>
      </w:pPr>
    </w:p>
    <w:p w:rsidR="00FC38A1" w:rsidRDefault="00FC38A1" w:rsidP="00FC38A1">
      <w:pPr>
        <w:pStyle w:val="Heading1"/>
      </w:pPr>
      <w:r>
        <w:t>SS/</w:t>
      </w:r>
      <w:r w:rsidR="007E0D07">
        <w:t>PBCH block transmission pattern</w:t>
      </w:r>
    </w:p>
    <w:p w:rsidR="00273357" w:rsidRDefault="00B93A10" w:rsidP="00F56EC9">
      <w:pPr>
        <w:rPr>
          <w:lang w:eastAsia="en-US"/>
        </w:rPr>
      </w:pPr>
      <w:r>
        <w:rPr>
          <w:rFonts w:cs="Times"/>
          <w:lang w:eastAsia="x-none"/>
        </w:rPr>
        <w:t xml:space="preserve">For NR, for 15kHz SCS, the </w:t>
      </w:r>
      <w:r w:rsidRPr="00D50128">
        <w:rPr>
          <w:rFonts w:cs="Times"/>
          <w:lang w:eastAsia="x-none"/>
        </w:rPr>
        <w:t xml:space="preserve">SS/PBCH block transmission </w:t>
      </w:r>
      <w:r>
        <w:rPr>
          <w:rFonts w:cs="Times"/>
          <w:lang w:eastAsia="x-none"/>
        </w:rPr>
        <w:t xml:space="preserve">is defined as Case A </w:t>
      </w:r>
      <w:r>
        <w:rPr>
          <w:lang w:eastAsia="en-US"/>
        </w:rPr>
        <w:t xml:space="preserve">with two SSBs per slot with SSBs at symbols (2,3,4,5) and (8,9,10,11); for 30kHz SCS, there are two </w:t>
      </w:r>
      <w:r w:rsidRPr="00D50128">
        <w:rPr>
          <w:rFonts w:cs="Times"/>
          <w:lang w:eastAsia="x-none"/>
        </w:rPr>
        <w:t>SS/PBCH block transmission</w:t>
      </w:r>
      <w:r>
        <w:rPr>
          <w:rFonts w:cs="Times"/>
          <w:lang w:eastAsia="x-none"/>
        </w:rPr>
        <w:t>s. Case B</w:t>
      </w:r>
      <w:r w:rsidRPr="00D50128">
        <w:rPr>
          <w:rFonts w:cs="Times"/>
          <w:lang w:eastAsia="x-none"/>
        </w:rPr>
        <w:t xml:space="preserve"> </w:t>
      </w:r>
      <w:r>
        <w:rPr>
          <w:rFonts w:cs="Times"/>
          <w:lang w:eastAsia="x-none"/>
        </w:rPr>
        <w:t xml:space="preserve">is defined for the support of the LTE-coexistence </w:t>
      </w:r>
      <w:r>
        <w:rPr>
          <w:lang w:eastAsia="en-US"/>
        </w:rPr>
        <w:t xml:space="preserve">with two SSBs per slot with SSBs with two SSBs per slot with SSBs at symbols (4,5,6,7), (8,9,10,11) in even slot and symbols (2,3,4,5), (6,7,8,9) in odd slot; and Case C is defined similar with Case A, i.e.,  two SSBs per slot with SSBs at symbols (2,3,4,5) and (8,9,10,11). </w:t>
      </w:r>
      <w:r w:rsidR="00273357">
        <w:rPr>
          <w:lang w:eastAsia="en-US"/>
        </w:rPr>
        <w:t>In RAN1#96</w:t>
      </w:r>
      <w:r w:rsidR="00FC38A1">
        <w:rPr>
          <w:lang w:eastAsia="en-US"/>
        </w:rPr>
        <w:t>, the SS/PBCH block transmission pattern within a slot</w:t>
      </w:r>
      <w:r w:rsidR="00D50128">
        <w:rPr>
          <w:lang w:eastAsia="en-US"/>
        </w:rPr>
        <w:t xml:space="preserve"> was </w:t>
      </w:r>
      <w:r w:rsidR="00273357">
        <w:rPr>
          <w:lang w:eastAsia="en-US"/>
        </w:rPr>
        <w:t xml:space="preserve">further </w:t>
      </w:r>
      <w:r w:rsidR="00D50128">
        <w:rPr>
          <w:lang w:eastAsia="en-US"/>
        </w:rPr>
        <w:t>discussed</w:t>
      </w:r>
      <w:r w:rsidR="00FC38A1">
        <w:rPr>
          <w:lang w:eastAsia="en-US"/>
        </w:rPr>
        <w:t>.</w:t>
      </w:r>
      <w:r w:rsidR="00D50128">
        <w:rPr>
          <w:lang w:eastAsia="en-US"/>
        </w:rPr>
        <w:t xml:space="preserve"> </w:t>
      </w:r>
      <w:r w:rsidR="00273357">
        <w:rPr>
          <w:lang w:eastAsia="en-US"/>
        </w:rPr>
        <w:t xml:space="preserve">It was </w:t>
      </w:r>
      <w:r>
        <w:rPr>
          <w:lang w:eastAsia="en-US"/>
        </w:rPr>
        <w:t>agreed that:</w:t>
      </w:r>
    </w:p>
    <w:p w:rsidR="00273357" w:rsidRDefault="00273357" w:rsidP="00273357">
      <w:pPr>
        <w:ind w:left="284"/>
        <w:rPr>
          <w:lang w:eastAsia="x-none"/>
        </w:rPr>
      </w:pPr>
      <w:r>
        <w:rPr>
          <w:highlight w:val="green"/>
          <w:lang w:eastAsia="x-none"/>
        </w:rPr>
        <w:t>Agreement</w:t>
      </w:r>
      <w:r>
        <w:rPr>
          <w:lang w:eastAsia="x-none"/>
        </w:rPr>
        <w:t>:</w:t>
      </w:r>
    </w:p>
    <w:p w:rsidR="00273357" w:rsidRPr="00DB5E66" w:rsidRDefault="00273357" w:rsidP="00273357">
      <w:pPr>
        <w:numPr>
          <w:ilvl w:val="0"/>
          <w:numId w:val="38"/>
        </w:numPr>
        <w:spacing w:after="0"/>
        <w:ind w:left="644"/>
        <w:rPr>
          <w:lang w:eastAsia="x-none"/>
        </w:rPr>
      </w:pPr>
      <w:r w:rsidRPr="00DB5E66">
        <w:rPr>
          <w:lang w:eastAsia="x-none"/>
        </w:rPr>
        <w:t xml:space="preserve">Down-select from the following options for SSB pattern </w:t>
      </w:r>
      <w:r>
        <w:rPr>
          <w:lang w:eastAsia="x-none"/>
        </w:rPr>
        <w:t>(symbol index starts at 0)</w:t>
      </w:r>
    </w:p>
    <w:p w:rsidR="00273357" w:rsidRPr="00DB5E66" w:rsidRDefault="00273357" w:rsidP="00273357">
      <w:pPr>
        <w:numPr>
          <w:ilvl w:val="1"/>
          <w:numId w:val="38"/>
        </w:numPr>
        <w:spacing w:after="0"/>
        <w:ind w:left="1364"/>
        <w:rPr>
          <w:lang w:eastAsia="x-none"/>
        </w:rPr>
      </w:pPr>
      <w:r w:rsidRPr="00DB5E66">
        <w:rPr>
          <w:lang w:eastAsia="x-none"/>
        </w:rPr>
        <w:t>Option 1: SSBs are at symbol</w:t>
      </w:r>
      <w:r>
        <w:rPr>
          <w:lang w:eastAsia="x-none"/>
        </w:rPr>
        <w:t>s</w:t>
      </w:r>
      <w:r w:rsidRPr="00DB5E66">
        <w:rPr>
          <w:lang w:eastAsia="x-none"/>
        </w:rPr>
        <w:t xml:space="preserve"> (2,3,4,5) and (8,9,10,11) in the slot</w:t>
      </w:r>
    </w:p>
    <w:p w:rsidR="00273357" w:rsidRPr="00DB5E66" w:rsidRDefault="00273357" w:rsidP="00273357">
      <w:pPr>
        <w:numPr>
          <w:ilvl w:val="1"/>
          <w:numId w:val="38"/>
        </w:numPr>
        <w:spacing w:after="0"/>
        <w:ind w:left="1364"/>
        <w:rPr>
          <w:lang w:eastAsia="x-none"/>
        </w:rPr>
      </w:pPr>
      <w:r w:rsidRPr="00DB5E66">
        <w:rPr>
          <w:lang w:eastAsia="x-none"/>
        </w:rPr>
        <w:t>Option 2: SSBs are at symbols (2,3,4,5) and (9,10,11,12) in the slot</w:t>
      </w:r>
    </w:p>
    <w:p w:rsidR="00273357" w:rsidRPr="00DB5E66" w:rsidRDefault="00273357" w:rsidP="00273357">
      <w:pPr>
        <w:numPr>
          <w:ilvl w:val="0"/>
          <w:numId w:val="38"/>
        </w:numPr>
        <w:spacing w:after="0"/>
        <w:ind w:left="644"/>
        <w:rPr>
          <w:lang w:eastAsia="x-none"/>
        </w:rPr>
      </w:pPr>
      <w:r w:rsidRPr="00DB5E66">
        <w:rPr>
          <w:lang w:eastAsia="x-none"/>
        </w:rPr>
        <w:t>The down-selected pattern applies no matter if SSB SCS is indicated by higher layer or not, and no matter if RMSI is transmitted or not.</w:t>
      </w:r>
    </w:p>
    <w:p w:rsidR="00273357" w:rsidRDefault="00273357" w:rsidP="00D50128">
      <w:pPr>
        <w:rPr>
          <w:rFonts w:cs="Times"/>
          <w:lang w:eastAsia="x-none"/>
        </w:rPr>
      </w:pPr>
    </w:p>
    <w:p w:rsidR="00B93A10" w:rsidRDefault="000A0D7F" w:rsidP="00D50128">
      <w:pPr>
        <w:rPr>
          <w:lang w:eastAsia="en-US"/>
        </w:rPr>
      </w:pPr>
      <w:r>
        <w:rPr>
          <w:lang w:eastAsia="en-US"/>
        </w:rPr>
        <w:t xml:space="preserve">The main benefit for Option 1 is that the same pattern defined Rel-15 NR can be used for NR-U for both </w:t>
      </w:r>
      <w:proofErr w:type="gramStart"/>
      <w:r>
        <w:rPr>
          <w:lang w:eastAsia="en-US"/>
        </w:rPr>
        <w:t>15kHz</w:t>
      </w:r>
      <w:proofErr w:type="gramEnd"/>
      <w:r>
        <w:rPr>
          <w:lang w:eastAsia="en-US"/>
        </w:rPr>
        <w:t xml:space="preserve"> and 30 kHz SCS. It is always appealing to adopt </w:t>
      </w:r>
      <w:r w:rsidR="0030208C">
        <w:rPr>
          <w:lang w:eastAsia="en-US"/>
        </w:rPr>
        <w:t xml:space="preserve">the </w:t>
      </w:r>
      <w:r>
        <w:rPr>
          <w:lang w:eastAsia="en-US"/>
        </w:rPr>
        <w:t xml:space="preserve">existing design for minimizing the implementation effort. </w:t>
      </w:r>
      <w:r w:rsidR="0030208C">
        <w:rPr>
          <w:lang w:eastAsia="en-US"/>
        </w:rPr>
        <w:t>On the other hand, t</w:t>
      </w:r>
      <w:r>
        <w:rPr>
          <w:lang w:eastAsia="en-US"/>
        </w:rPr>
        <w:t>he main benefit for Option 2 is the same number of OFDM symbols can be assigned for the CORESET#0 and the RMSI transmission associated with each of the SSB</w:t>
      </w:r>
      <w:r w:rsidR="0030208C">
        <w:rPr>
          <w:lang w:eastAsia="en-US"/>
        </w:rPr>
        <w:t xml:space="preserve"> in a slot</w:t>
      </w:r>
      <w:r>
        <w:rPr>
          <w:lang w:eastAsia="en-US"/>
        </w:rPr>
        <w:t>, which brings the potential advantage of the resource util</w:t>
      </w:r>
      <w:r w:rsidR="0030208C">
        <w:rPr>
          <w:lang w:eastAsia="en-US"/>
        </w:rPr>
        <w:t xml:space="preserve">ization for certain scenarios. </w:t>
      </w:r>
      <w:r w:rsidR="003743BB">
        <w:rPr>
          <w:lang w:eastAsia="en-US"/>
        </w:rPr>
        <w:t xml:space="preserve">In our view, both options have their own advantages, and </w:t>
      </w:r>
      <w:r w:rsidR="0030208C">
        <w:rPr>
          <w:lang w:eastAsia="en-US"/>
        </w:rPr>
        <w:t xml:space="preserve">thus either of them </w:t>
      </w:r>
      <w:r w:rsidR="003743BB">
        <w:rPr>
          <w:lang w:eastAsia="en-US"/>
        </w:rPr>
        <w:t>can be adopted for NR-U.</w:t>
      </w:r>
    </w:p>
    <w:p w:rsidR="00697E9E" w:rsidRDefault="00CB0921" w:rsidP="00CB0921">
      <w:pPr>
        <w:pStyle w:val="Caption"/>
        <w:jc w:val="left"/>
        <w:rPr>
          <w:i/>
          <w:lang w:val="en-US" w:eastAsia="en-US"/>
        </w:rPr>
      </w:pPr>
      <w:bookmarkStart w:id="4" w:name="_Toc1057273"/>
      <w:bookmarkStart w:id="5" w:name="_Toc1057688"/>
      <w:bookmarkStart w:id="6" w:name="_Toc4008381"/>
      <w:bookmarkStart w:id="7" w:name="_Toc4009566"/>
      <w:bookmarkStart w:id="8" w:name="_Toc4011678"/>
      <w:bookmarkStart w:id="9" w:name="_Toc4011687"/>
      <w:bookmarkStart w:id="10" w:name="_Toc4011693"/>
      <w:bookmarkStart w:id="11" w:name="_Toc4011700"/>
      <w:bookmarkStart w:id="12" w:name="_Toc4011721"/>
      <w:bookmarkStart w:id="13" w:name="_Toc4011740"/>
      <w:bookmarkStart w:id="14" w:name="_Toc4571482"/>
      <w:r w:rsidRPr="003743BB">
        <w:rPr>
          <w:i/>
        </w:rPr>
        <w:t xml:space="preserve">Proposal </w:t>
      </w:r>
      <w:r w:rsidR="00977F87">
        <w:rPr>
          <w:i/>
        </w:rPr>
        <w:t>1</w:t>
      </w:r>
      <w:r w:rsidRPr="003743BB">
        <w:rPr>
          <w:rFonts w:asciiTheme="minorEastAsia" w:eastAsiaTheme="minorEastAsia" w:hAnsiTheme="minorEastAsia" w:hint="eastAsia"/>
          <w:i/>
          <w:lang w:eastAsia="zh-CN"/>
        </w:rPr>
        <w:t>：</w:t>
      </w:r>
      <w:r w:rsidR="003743BB" w:rsidRPr="003743BB">
        <w:rPr>
          <w:i/>
          <w:lang w:val="en-US" w:eastAsia="en-US"/>
        </w:rPr>
        <w:t xml:space="preserve">Either of the SSB patterns of Option 1 and Option 2 can be </w:t>
      </w:r>
      <w:r w:rsidR="003743BB">
        <w:rPr>
          <w:i/>
          <w:lang w:val="en-US" w:eastAsia="en-US"/>
        </w:rPr>
        <w:t>adopted</w:t>
      </w:r>
      <w:r w:rsidR="003743BB" w:rsidRPr="003743BB">
        <w:rPr>
          <w:i/>
          <w:lang w:val="en-US" w:eastAsia="en-US"/>
        </w:rPr>
        <w:t xml:space="preserve"> for NR-U.</w:t>
      </w:r>
      <w:bookmarkEnd w:id="4"/>
      <w:bookmarkEnd w:id="5"/>
      <w:bookmarkEnd w:id="6"/>
      <w:bookmarkEnd w:id="7"/>
      <w:bookmarkEnd w:id="8"/>
      <w:bookmarkEnd w:id="9"/>
      <w:bookmarkEnd w:id="10"/>
      <w:bookmarkEnd w:id="11"/>
      <w:bookmarkEnd w:id="12"/>
      <w:bookmarkEnd w:id="13"/>
      <w:bookmarkEnd w:id="14"/>
    </w:p>
    <w:p w:rsidR="0030208C" w:rsidRPr="0030208C" w:rsidRDefault="0030208C" w:rsidP="0030208C">
      <w:pPr>
        <w:rPr>
          <w:lang w:val="en-US" w:eastAsia="en-US"/>
        </w:rPr>
      </w:pPr>
    </w:p>
    <w:p w:rsidR="0050771C" w:rsidRDefault="0050771C" w:rsidP="0050771C">
      <w:pPr>
        <w:pStyle w:val="Heading1"/>
      </w:pPr>
      <w:r w:rsidRPr="0050771C">
        <w:t>SSB Transmission Candidates Opportunities, Repetition, and Timing Derivation</w:t>
      </w:r>
    </w:p>
    <w:p w:rsidR="004F537C" w:rsidRPr="004F537C" w:rsidRDefault="004F537C" w:rsidP="004F537C">
      <w:pPr>
        <w:rPr>
          <w:lang w:eastAsia="en-US"/>
        </w:rPr>
      </w:pPr>
      <w:r>
        <w:rPr>
          <w:lang w:eastAsia="en-US"/>
        </w:rPr>
        <w:t>The issues related to the t</w:t>
      </w:r>
      <w:r w:rsidRPr="004F537C">
        <w:rPr>
          <w:lang w:eastAsia="en-US"/>
        </w:rPr>
        <w:t xml:space="preserve">ransmission </w:t>
      </w:r>
      <w:r>
        <w:rPr>
          <w:lang w:eastAsia="en-US"/>
        </w:rPr>
        <w:t xml:space="preserve">periodicity, the DRS window duration, and the timing of the SSB </w:t>
      </w:r>
      <w:proofErr w:type="gramStart"/>
      <w:r>
        <w:rPr>
          <w:lang w:eastAsia="en-US"/>
        </w:rPr>
        <w:t>were</w:t>
      </w:r>
      <w:proofErr w:type="gramEnd"/>
      <w:r>
        <w:rPr>
          <w:lang w:eastAsia="en-US"/>
        </w:rPr>
        <w:t xml:space="preserve"> discussed in RAN1#96 without conclusion [4].</w:t>
      </w:r>
    </w:p>
    <w:p w:rsidR="001A6B98" w:rsidRDefault="00FE50FB" w:rsidP="0050771C">
      <w:pPr>
        <w:rPr>
          <w:lang w:eastAsia="en-US"/>
        </w:rPr>
      </w:pPr>
      <w:r>
        <w:rPr>
          <w:lang w:eastAsia="en-US"/>
        </w:rPr>
        <w:t xml:space="preserve">For NR </w:t>
      </w:r>
      <w:r w:rsidR="0050771C" w:rsidRPr="0050771C">
        <w:rPr>
          <w:lang w:eastAsia="en-US"/>
        </w:rPr>
        <w:t>initial access</w:t>
      </w:r>
      <w:r>
        <w:rPr>
          <w:lang w:eastAsia="en-US"/>
        </w:rPr>
        <w:t>, the</w:t>
      </w:r>
      <w:r w:rsidR="0050771C" w:rsidRPr="0050771C">
        <w:rPr>
          <w:lang w:eastAsia="en-US"/>
        </w:rPr>
        <w:t xml:space="preserve"> UE’s assume the S</w:t>
      </w:r>
      <w:r>
        <w:rPr>
          <w:lang w:eastAsia="en-US"/>
        </w:rPr>
        <w:t xml:space="preserve">SB transmission period is 20ms </w:t>
      </w:r>
      <w:r w:rsidR="004D48CA">
        <w:rPr>
          <w:lang w:eastAsia="en-US"/>
        </w:rPr>
        <w:t xml:space="preserve">as default </w:t>
      </w:r>
      <w:r>
        <w:rPr>
          <w:lang w:eastAsia="en-US"/>
        </w:rPr>
        <w:t>based on the balancing of the time delay for the UE to first</w:t>
      </w:r>
      <w:r w:rsidR="004D48CA">
        <w:rPr>
          <w:lang w:eastAsia="en-US"/>
        </w:rPr>
        <w:t xml:space="preserve"> accessing the system, </w:t>
      </w:r>
      <w:r>
        <w:rPr>
          <w:lang w:eastAsia="en-US"/>
        </w:rPr>
        <w:t xml:space="preserve">the </w:t>
      </w:r>
      <w:r w:rsidR="004D48CA">
        <w:rPr>
          <w:lang w:eastAsia="en-US"/>
        </w:rPr>
        <w:t xml:space="preserve">resource usage in SSB transmission and the </w:t>
      </w:r>
      <w:r>
        <w:rPr>
          <w:lang w:eastAsia="en-US"/>
        </w:rPr>
        <w:t xml:space="preserve">power consumption. </w:t>
      </w:r>
      <w:r w:rsidR="004D48CA">
        <w:rPr>
          <w:lang w:eastAsia="en-US"/>
        </w:rPr>
        <w:t xml:space="preserve">In comparison with NR operation, the support of the mobile mobility may be relaxed in NR-U operation, and thus it may be tolerant to a little longer time delay for the initial access. Therefore, increasing the default </w:t>
      </w:r>
      <w:r w:rsidR="001A6B98" w:rsidRPr="0050771C">
        <w:rPr>
          <w:lang w:eastAsia="en-US"/>
        </w:rPr>
        <w:t>S</w:t>
      </w:r>
      <w:r w:rsidR="001A6B98">
        <w:rPr>
          <w:lang w:eastAsia="en-US"/>
        </w:rPr>
        <w:t xml:space="preserve">SB transmission period for initial access to 40ms should be reasonable. In addition, the SSB transmission period and the DRS transmission period can be the same to make the implementation easier. </w:t>
      </w:r>
    </w:p>
    <w:p w:rsidR="001A6B98" w:rsidRDefault="001A6B98" w:rsidP="001A6B98">
      <w:pPr>
        <w:pStyle w:val="Caption"/>
        <w:jc w:val="left"/>
        <w:rPr>
          <w:i/>
          <w:lang w:val="en-US" w:eastAsia="en-US"/>
        </w:rPr>
      </w:pPr>
      <w:bookmarkStart w:id="15" w:name="_Toc4009567"/>
      <w:bookmarkStart w:id="16" w:name="_Toc4011679"/>
      <w:bookmarkStart w:id="17" w:name="_Toc4011688"/>
      <w:bookmarkStart w:id="18" w:name="_Toc4011694"/>
      <w:bookmarkStart w:id="19" w:name="_Toc4011701"/>
      <w:bookmarkStart w:id="20" w:name="_Toc4011722"/>
      <w:bookmarkStart w:id="21" w:name="_Toc4011741"/>
      <w:bookmarkStart w:id="22" w:name="_Toc4571483"/>
      <w:bookmarkStart w:id="23" w:name="_Toc4008382"/>
      <w:r w:rsidRPr="003743BB">
        <w:rPr>
          <w:i/>
        </w:rPr>
        <w:t xml:space="preserve">Proposal </w:t>
      </w:r>
      <w:r w:rsidR="00977F87">
        <w:rPr>
          <w:i/>
        </w:rPr>
        <w:t>2</w:t>
      </w:r>
      <w:r w:rsidRPr="003743BB">
        <w:rPr>
          <w:rFonts w:asciiTheme="minorEastAsia" w:eastAsiaTheme="minorEastAsia" w:hAnsiTheme="minorEastAsia" w:hint="eastAsia"/>
          <w:i/>
          <w:lang w:eastAsia="zh-CN"/>
        </w:rPr>
        <w:t>：</w:t>
      </w:r>
      <w:r>
        <w:rPr>
          <w:i/>
          <w:lang w:val="en-US" w:eastAsia="en-US"/>
        </w:rPr>
        <w:t xml:space="preserve">The default tranmission periodicicty of the DRS (SSB) </w:t>
      </w:r>
      <w:r w:rsidRPr="003743BB">
        <w:rPr>
          <w:i/>
          <w:lang w:val="en-US" w:eastAsia="en-US"/>
        </w:rPr>
        <w:t xml:space="preserve">can be </w:t>
      </w:r>
      <w:r>
        <w:rPr>
          <w:i/>
          <w:lang w:val="en-US" w:eastAsia="en-US"/>
        </w:rPr>
        <w:t>defined as 40ms for initial access.</w:t>
      </w:r>
      <w:bookmarkEnd w:id="15"/>
      <w:bookmarkEnd w:id="16"/>
      <w:bookmarkEnd w:id="17"/>
      <w:bookmarkEnd w:id="18"/>
      <w:bookmarkEnd w:id="19"/>
      <w:bookmarkEnd w:id="20"/>
      <w:bookmarkEnd w:id="21"/>
      <w:bookmarkEnd w:id="22"/>
    </w:p>
    <w:bookmarkEnd w:id="23"/>
    <w:p w:rsidR="003A53A8" w:rsidRDefault="004F537C" w:rsidP="004F537C">
      <w:pPr>
        <w:rPr>
          <w:lang w:eastAsia="en-US"/>
        </w:rPr>
      </w:pPr>
      <w:r>
        <w:rPr>
          <w:lang w:eastAsia="en-US"/>
        </w:rPr>
        <w:t xml:space="preserve">For NR operation, how the SSB index is derived </w:t>
      </w:r>
      <w:proofErr w:type="gramStart"/>
      <w:r>
        <w:rPr>
          <w:lang w:eastAsia="en-US"/>
        </w:rPr>
        <w:t>depends</w:t>
      </w:r>
      <w:proofErr w:type="gramEnd"/>
      <w:r>
        <w:rPr>
          <w:lang w:eastAsia="en-US"/>
        </w:rPr>
        <w:t xml:space="preserve"> the maximum number of the SSBs associated with the frequency band. For NR-U operation, it is expected that the maximum number of the SSBs will exceed the maximum number of the SSBs in NR FR1, and thus it is reasonable to reuse the method in NR FR2, where the 3 LSBs of the SSB index are carried by the PBCH DMRS, while the other bits are </w:t>
      </w:r>
      <w:r w:rsidR="003A53A8">
        <w:rPr>
          <w:lang w:eastAsia="en-US"/>
        </w:rPr>
        <w:t>carried in the PBCH.</w:t>
      </w:r>
    </w:p>
    <w:p w:rsidR="003A53A8" w:rsidRDefault="003A53A8" w:rsidP="003A53A8">
      <w:pPr>
        <w:pStyle w:val="Caption"/>
        <w:jc w:val="left"/>
        <w:rPr>
          <w:i/>
          <w:lang w:val="en-US" w:eastAsia="en-US"/>
        </w:rPr>
      </w:pPr>
      <w:bookmarkStart w:id="24" w:name="_Toc4009568"/>
      <w:bookmarkStart w:id="25" w:name="_Toc4011680"/>
      <w:bookmarkStart w:id="26" w:name="_Toc4011689"/>
      <w:bookmarkStart w:id="27" w:name="_Toc4011695"/>
      <w:bookmarkStart w:id="28" w:name="_Toc4011702"/>
      <w:bookmarkStart w:id="29" w:name="_Toc4011723"/>
      <w:bookmarkStart w:id="30" w:name="_Toc4011742"/>
      <w:bookmarkStart w:id="31" w:name="_Toc4571484"/>
      <w:r w:rsidRPr="003743BB">
        <w:rPr>
          <w:i/>
        </w:rPr>
        <w:t xml:space="preserve">Proposal </w:t>
      </w:r>
      <w:r w:rsidR="00977F87">
        <w:rPr>
          <w:i/>
        </w:rPr>
        <w:t>3</w:t>
      </w:r>
      <w:r w:rsidRPr="003743BB">
        <w:rPr>
          <w:rFonts w:asciiTheme="minorEastAsia" w:eastAsiaTheme="minorEastAsia" w:hAnsiTheme="minorEastAsia" w:hint="eastAsia"/>
          <w:i/>
          <w:lang w:eastAsia="zh-CN"/>
        </w:rPr>
        <w:t>：</w:t>
      </w:r>
      <w:r>
        <w:rPr>
          <w:i/>
          <w:lang w:val="en-US" w:eastAsia="zh-CN"/>
        </w:rPr>
        <w:t xml:space="preserve">The index of the </w:t>
      </w:r>
      <w:r>
        <w:rPr>
          <w:i/>
          <w:lang w:val="en-US" w:eastAsia="en-US"/>
        </w:rPr>
        <w:t>DRS (SSB) can be indicated in the similar way as NR FR2, i.e., 3 LSBs of the index are carried in PBCH DMRS and the rest of the bits are included in the PBCH.</w:t>
      </w:r>
      <w:bookmarkEnd w:id="24"/>
      <w:bookmarkEnd w:id="25"/>
      <w:bookmarkEnd w:id="26"/>
      <w:bookmarkEnd w:id="27"/>
      <w:bookmarkEnd w:id="28"/>
      <w:bookmarkEnd w:id="29"/>
      <w:bookmarkEnd w:id="30"/>
      <w:bookmarkEnd w:id="31"/>
    </w:p>
    <w:p w:rsidR="00A51337" w:rsidRPr="00A51337" w:rsidRDefault="00A51337" w:rsidP="00A51337">
      <w:pPr>
        <w:rPr>
          <w:lang w:val="en-US" w:eastAsia="en-US"/>
        </w:rPr>
      </w:pPr>
    </w:p>
    <w:p w:rsidR="00A079E5" w:rsidRDefault="00A079E5" w:rsidP="00A079E5">
      <w:pPr>
        <w:pStyle w:val="Heading1"/>
      </w:pPr>
      <w:r w:rsidRPr="00BF7DFC">
        <w:lastRenderedPageBreak/>
        <w:t>OCB requirement during SSB transmission</w:t>
      </w:r>
    </w:p>
    <w:p w:rsidR="00A079E5" w:rsidRDefault="00FB1A06" w:rsidP="00A079E5">
      <w:pPr>
        <w:rPr>
          <w:lang w:eastAsia="en-US"/>
        </w:rPr>
      </w:pPr>
      <w:r>
        <w:rPr>
          <w:lang w:eastAsia="en-US"/>
        </w:rPr>
        <w:t>H</w:t>
      </w:r>
      <w:r w:rsidR="00A079E5">
        <w:rPr>
          <w:lang w:eastAsia="en-US"/>
        </w:rPr>
        <w:t xml:space="preserve">ow to meet </w:t>
      </w:r>
      <w:r w:rsidR="00A079E5" w:rsidRPr="00214FF4">
        <w:rPr>
          <w:lang w:eastAsia="en-US"/>
        </w:rPr>
        <w:t>OCB requirement during SSB transmission</w:t>
      </w:r>
      <w:r w:rsidR="00A079E5">
        <w:rPr>
          <w:lang w:eastAsia="en-US"/>
        </w:rPr>
        <w:t xml:space="preserve"> with the </w:t>
      </w:r>
      <w:r w:rsidR="00A079E5" w:rsidRPr="00214FF4">
        <w:rPr>
          <w:lang w:eastAsia="en-US"/>
        </w:rPr>
        <w:t>mul</w:t>
      </w:r>
      <w:r w:rsidR="00A079E5">
        <w:rPr>
          <w:lang w:eastAsia="en-US"/>
        </w:rPr>
        <w:t>tiplex of</w:t>
      </w:r>
      <w:r w:rsidR="00A079E5" w:rsidRPr="00214FF4">
        <w:rPr>
          <w:lang w:eastAsia="en-US"/>
        </w:rPr>
        <w:t xml:space="preserve"> other signals/channels </w:t>
      </w:r>
      <w:r>
        <w:rPr>
          <w:lang w:eastAsia="en-US"/>
        </w:rPr>
        <w:t xml:space="preserve">with SSB transmission were discussed in previous meetings </w:t>
      </w:r>
      <w:r w:rsidR="00374A8E">
        <w:rPr>
          <w:lang w:eastAsia="en-US"/>
        </w:rPr>
        <w:t>[4]</w:t>
      </w:r>
      <w:r>
        <w:rPr>
          <w:lang w:eastAsia="en-US"/>
        </w:rPr>
        <w:t xml:space="preserve">. Following proposal </w:t>
      </w:r>
      <w:proofErr w:type="gramStart"/>
      <w:r>
        <w:rPr>
          <w:lang w:eastAsia="en-US"/>
        </w:rPr>
        <w:t>were</w:t>
      </w:r>
      <w:proofErr w:type="gramEnd"/>
      <w:r>
        <w:rPr>
          <w:lang w:eastAsia="en-US"/>
        </w:rPr>
        <w:t xml:space="preserve"> made:</w:t>
      </w:r>
    </w:p>
    <w:p w:rsidR="00A079E5" w:rsidRDefault="00A079E5" w:rsidP="00744979">
      <w:pPr>
        <w:pStyle w:val="ListParagraph"/>
        <w:numPr>
          <w:ilvl w:val="0"/>
          <w:numId w:val="40"/>
        </w:numPr>
        <w:rPr>
          <w:lang w:eastAsia="en-US"/>
        </w:rPr>
      </w:pPr>
      <w:r>
        <w:rPr>
          <w:lang w:eastAsia="en-US"/>
        </w:rPr>
        <w:t>FDM RMSI (and possibly CSI/RS) with SSB</w:t>
      </w:r>
    </w:p>
    <w:p w:rsidR="00A079E5" w:rsidRDefault="00A079E5" w:rsidP="00744979">
      <w:pPr>
        <w:pStyle w:val="ListParagraph"/>
        <w:numPr>
          <w:ilvl w:val="0"/>
          <w:numId w:val="40"/>
        </w:numPr>
        <w:rPr>
          <w:lang w:eastAsia="en-US"/>
        </w:rPr>
      </w:pPr>
      <w:r>
        <w:rPr>
          <w:lang w:eastAsia="en-US"/>
        </w:rPr>
        <w:t>Multiplex SSB and CSI-RS</w:t>
      </w:r>
    </w:p>
    <w:p w:rsidR="00A079E5" w:rsidRDefault="00A079E5" w:rsidP="00744979">
      <w:pPr>
        <w:pStyle w:val="ListParagraph"/>
        <w:numPr>
          <w:ilvl w:val="0"/>
          <w:numId w:val="40"/>
        </w:numPr>
        <w:rPr>
          <w:lang w:eastAsia="en-US"/>
        </w:rPr>
      </w:pPr>
      <w:r>
        <w:rPr>
          <w:lang w:eastAsia="en-US"/>
        </w:rPr>
        <w:t>RM RMSI with SSB</w:t>
      </w:r>
    </w:p>
    <w:p w:rsidR="00A079E5" w:rsidRDefault="00A079E5" w:rsidP="00744979">
      <w:pPr>
        <w:pStyle w:val="ListParagraph"/>
        <w:numPr>
          <w:ilvl w:val="0"/>
          <w:numId w:val="40"/>
        </w:numPr>
        <w:rPr>
          <w:lang w:eastAsia="en-US"/>
        </w:rPr>
      </w:pPr>
      <w:r>
        <w:rPr>
          <w:lang w:eastAsia="en-US"/>
        </w:rPr>
        <w:t>Repeat SSB</w:t>
      </w:r>
      <w:r w:rsidR="005144C4">
        <w:rPr>
          <w:lang w:eastAsia="en-US"/>
        </w:rPr>
        <w:t xml:space="preserve"> in frequency domain</w:t>
      </w:r>
    </w:p>
    <w:p w:rsidR="00A079E5" w:rsidRDefault="00A079E5" w:rsidP="00744979">
      <w:pPr>
        <w:pStyle w:val="ListParagraph"/>
        <w:numPr>
          <w:ilvl w:val="0"/>
          <w:numId w:val="40"/>
        </w:numPr>
        <w:rPr>
          <w:lang w:eastAsia="en-US"/>
        </w:rPr>
      </w:pPr>
      <w:r>
        <w:rPr>
          <w:lang w:eastAsia="en-US"/>
        </w:rPr>
        <w:t>Change of the SSB design</w:t>
      </w:r>
    </w:p>
    <w:p w:rsidR="00A079E5" w:rsidRDefault="00A079E5" w:rsidP="00744979">
      <w:pPr>
        <w:pStyle w:val="ListParagraph"/>
        <w:numPr>
          <w:ilvl w:val="0"/>
          <w:numId w:val="40"/>
        </w:numPr>
        <w:rPr>
          <w:lang w:eastAsia="en-US"/>
        </w:rPr>
      </w:pPr>
      <w:r>
        <w:rPr>
          <w:lang w:eastAsia="en-US"/>
        </w:rPr>
        <w:t xml:space="preserve">Up to </w:t>
      </w:r>
      <w:proofErr w:type="spellStart"/>
      <w:r>
        <w:rPr>
          <w:lang w:eastAsia="en-US"/>
        </w:rPr>
        <w:t>gNB</w:t>
      </w:r>
      <w:proofErr w:type="spellEnd"/>
      <w:r>
        <w:rPr>
          <w:lang w:eastAsia="en-US"/>
        </w:rPr>
        <w:t xml:space="preserve"> to schedule the transmission of </w:t>
      </w:r>
      <w:r w:rsidRPr="00214FF4">
        <w:rPr>
          <w:lang w:eastAsia="en-US"/>
        </w:rPr>
        <w:t xml:space="preserve">other signals/channels </w:t>
      </w:r>
      <w:r>
        <w:rPr>
          <w:lang w:eastAsia="en-US"/>
        </w:rPr>
        <w:t>to satisfy OCB requirement</w:t>
      </w:r>
    </w:p>
    <w:p w:rsidR="00A079E5" w:rsidRDefault="00A079E5" w:rsidP="00744979">
      <w:pPr>
        <w:pStyle w:val="ListParagraph"/>
        <w:numPr>
          <w:ilvl w:val="0"/>
          <w:numId w:val="40"/>
        </w:numPr>
        <w:rPr>
          <w:lang w:eastAsia="en-US"/>
        </w:rPr>
      </w:pPr>
      <w:r>
        <w:rPr>
          <w:lang w:eastAsia="en-US"/>
        </w:rPr>
        <w:t>Etc.</w:t>
      </w:r>
    </w:p>
    <w:p w:rsidR="00A079E5" w:rsidRDefault="00A079E5" w:rsidP="00A079E5">
      <w:pPr>
        <w:pStyle w:val="ListParagraph"/>
        <w:rPr>
          <w:lang w:eastAsia="en-US"/>
        </w:rPr>
      </w:pPr>
    </w:p>
    <w:p w:rsidR="00A079E5" w:rsidRDefault="00A079E5" w:rsidP="00A079E5">
      <w:pPr>
        <w:rPr>
          <w:lang w:eastAsia="en-US"/>
        </w:rPr>
      </w:pPr>
      <w:r>
        <w:rPr>
          <w:lang w:eastAsia="en-US"/>
        </w:rPr>
        <w:t xml:space="preserve">In order to meet the meet </w:t>
      </w:r>
      <w:r w:rsidRPr="00214FF4">
        <w:rPr>
          <w:lang w:eastAsia="en-US"/>
        </w:rPr>
        <w:t>OCB requirement during SSB transmission</w:t>
      </w:r>
      <w:r>
        <w:rPr>
          <w:lang w:eastAsia="en-US"/>
        </w:rPr>
        <w:t>, the simple approach may be to FDM the RMSI with the SSB. The approach may, however, result in the situation that the REs of other OS within the SSB BW cannot the used due to the current requirement that “W</w:t>
      </w:r>
      <w:r w:rsidRPr="00497C66">
        <w:rPr>
          <w:lang w:eastAsia="en-US"/>
        </w:rPr>
        <w:t>hen receiving the PDSCH scheduled with SI-RNTI and the system information indicator in DCI is set to 0, the UE shall assume that no SS/PBCH block is transmitted in REs used by the UE for a rec</w:t>
      </w:r>
      <w:r>
        <w:rPr>
          <w:lang w:eastAsia="en-US"/>
        </w:rPr>
        <w:t xml:space="preserve">eption of the PDSCH” as defined in TS 38.214, i.e., it will </w:t>
      </w:r>
      <w:r w:rsidRPr="00497C66">
        <w:rPr>
          <w:lang w:eastAsia="en-US"/>
        </w:rPr>
        <w:t>reduce</w:t>
      </w:r>
      <w:r>
        <w:rPr>
          <w:lang w:eastAsia="en-US"/>
        </w:rPr>
        <w:t xml:space="preserve"> the resource usage efficiency of </w:t>
      </w:r>
      <w:r w:rsidRPr="00497C66">
        <w:rPr>
          <w:lang w:eastAsia="en-US"/>
        </w:rPr>
        <w:t xml:space="preserve">PDSCH </w:t>
      </w:r>
      <w:r>
        <w:rPr>
          <w:lang w:eastAsia="en-US"/>
        </w:rPr>
        <w:t>scheduling for the transmission of the RMSI.</w:t>
      </w:r>
    </w:p>
    <w:p w:rsidR="00A079E5" w:rsidRDefault="00A079E5" w:rsidP="00A079E5">
      <w:pPr>
        <w:rPr>
          <w:lang w:eastAsia="en-US"/>
        </w:rPr>
      </w:pPr>
      <w:r>
        <w:rPr>
          <w:lang w:eastAsia="en-US"/>
        </w:rPr>
        <w:t xml:space="preserve">The issue of the resource usage efficiency of </w:t>
      </w:r>
      <w:r w:rsidRPr="00497C66">
        <w:rPr>
          <w:lang w:eastAsia="en-US"/>
        </w:rPr>
        <w:t xml:space="preserve">PDSCH </w:t>
      </w:r>
      <w:r>
        <w:rPr>
          <w:lang w:eastAsia="en-US"/>
        </w:rPr>
        <w:t xml:space="preserve">scheduling for RMSI can be avoided if NR-U supports the RM around </w:t>
      </w:r>
      <w:r w:rsidR="00FB1A06">
        <w:rPr>
          <w:lang w:eastAsia="en-US"/>
        </w:rPr>
        <w:t>the SSB within the DRS duration, and the</w:t>
      </w:r>
      <w:r w:rsidR="00FB1A06" w:rsidRPr="00FB1A06">
        <w:rPr>
          <w:lang w:eastAsia="en-US"/>
        </w:rPr>
        <w:t xml:space="preserve"> </w:t>
      </w:r>
      <w:proofErr w:type="spellStart"/>
      <w:r w:rsidR="00B61F0E" w:rsidRPr="00B61F0E">
        <w:rPr>
          <w:lang w:eastAsia="en-US"/>
        </w:rPr>
        <w:t>gNB</w:t>
      </w:r>
      <w:proofErr w:type="spellEnd"/>
      <w:r w:rsidR="00B61F0E" w:rsidRPr="00B61F0E">
        <w:rPr>
          <w:lang w:eastAsia="en-US"/>
        </w:rPr>
        <w:t xml:space="preserve"> scheduler can make the scheduling decision to satisfy OCB requirement, such as multiplexing with PDCCH, PDSCH, </w:t>
      </w:r>
      <w:proofErr w:type="gramStart"/>
      <w:r w:rsidR="00B61F0E" w:rsidRPr="00B61F0E">
        <w:rPr>
          <w:lang w:eastAsia="en-US"/>
        </w:rPr>
        <w:t>CSI</w:t>
      </w:r>
      <w:proofErr w:type="gramEnd"/>
      <w:r w:rsidR="00B61F0E" w:rsidRPr="00B61F0E">
        <w:rPr>
          <w:lang w:eastAsia="en-US"/>
        </w:rPr>
        <w:t>-RS.</w:t>
      </w:r>
    </w:p>
    <w:p w:rsidR="00A079E5" w:rsidRDefault="00CB0921" w:rsidP="00CB0921">
      <w:pPr>
        <w:pStyle w:val="Caption"/>
        <w:jc w:val="left"/>
        <w:rPr>
          <w:i/>
          <w:lang w:eastAsia="en-US"/>
        </w:rPr>
      </w:pPr>
      <w:bookmarkStart w:id="32" w:name="_Toc1057275"/>
      <w:bookmarkStart w:id="33" w:name="_Toc1057690"/>
      <w:bookmarkStart w:id="34" w:name="_Toc4008383"/>
      <w:bookmarkStart w:id="35" w:name="_Toc4009569"/>
      <w:bookmarkStart w:id="36" w:name="_Toc4011681"/>
      <w:bookmarkStart w:id="37" w:name="_Toc4011690"/>
      <w:bookmarkStart w:id="38" w:name="_Toc4011696"/>
      <w:bookmarkStart w:id="39" w:name="_Toc4011703"/>
      <w:bookmarkStart w:id="40" w:name="_Toc4011724"/>
      <w:bookmarkStart w:id="41" w:name="_Toc4011743"/>
      <w:bookmarkStart w:id="42" w:name="_Toc4571485"/>
      <w:r>
        <w:t xml:space="preserve">Proposal </w:t>
      </w:r>
      <w:r w:rsidR="00977F87">
        <w:t>4</w:t>
      </w:r>
      <w:r w:rsidR="00A079E5" w:rsidRPr="009C1846">
        <w:rPr>
          <w:i/>
          <w:lang w:val="en-US" w:eastAsia="en-US"/>
        </w:rPr>
        <w:t xml:space="preserve">: </w:t>
      </w:r>
      <w:r w:rsidR="00A079E5">
        <w:rPr>
          <w:i/>
          <w:lang w:val="en-US" w:eastAsia="en-US"/>
        </w:rPr>
        <w:t xml:space="preserve">NR-U may consider using the RM of the PDSCH scheduling around the SSB within the DRS transmission duration for </w:t>
      </w:r>
      <w:r w:rsidR="00A079E5" w:rsidRPr="00497C66">
        <w:rPr>
          <w:i/>
          <w:lang w:val="en-US" w:eastAsia="en-US"/>
        </w:rPr>
        <w:t>meet</w:t>
      </w:r>
      <w:r w:rsidR="00A079E5">
        <w:rPr>
          <w:i/>
          <w:lang w:val="en-US" w:eastAsia="en-US"/>
        </w:rPr>
        <w:t>ing OCB requirement</w:t>
      </w:r>
      <w:bookmarkEnd w:id="32"/>
      <w:bookmarkEnd w:id="33"/>
      <w:bookmarkEnd w:id="34"/>
      <w:bookmarkEnd w:id="35"/>
      <w:r w:rsidR="00B61F0E">
        <w:rPr>
          <w:i/>
          <w:lang w:val="en-US" w:eastAsia="en-US"/>
        </w:rPr>
        <w:t xml:space="preserve">, and the </w:t>
      </w:r>
      <w:r w:rsidR="00B61F0E" w:rsidRPr="00B61F0E">
        <w:rPr>
          <w:i/>
          <w:lang w:eastAsia="en-US"/>
        </w:rPr>
        <w:t>gNB scheduler can make the scheduling decision to satisfy OCB requirement, such as multiplexing with PDCCH, PDSCH, CSI-RS.</w:t>
      </w:r>
      <w:bookmarkEnd w:id="36"/>
      <w:bookmarkEnd w:id="37"/>
      <w:bookmarkEnd w:id="38"/>
      <w:bookmarkEnd w:id="39"/>
      <w:bookmarkEnd w:id="40"/>
      <w:bookmarkEnd w:id="41"/>
      <w:bookmarkEnd w:id="42"/>
    </w:p>
    <w:p w:rsidR="00B61F0E" w:rsidRPr="00B61F0E" w:rsidRDefault="00B61F0E" w:rsidP="00B61F0E">
      <w:pPr>
        <w:rPr>
          <w:lang w:eastAsia="en-US"/>
        </w:rPr>
      </w:pPr>
    </w:p>
    <w:p w:rsidR="00A079E5" w:rsidRPr="008E5C0C" w:rsidRDefault="00A079E5" w:rsidP="00A079E5">
      <w:pPr>
        <w:pStyle w:val="Heading1"/>
      </w:pPr>
      <w:r w:rsidRPr="008E5C0C">
        <w:t>NR-U CORESET Configuration</w:t>
      </w:r>
    </w:p>
    <w:p w:rsidR="00A079E5" w:rsidRDefault="00A079E5" w:rsidP="00A079E5">
      <w:pPr>
        <w:rPr>
          <w:color w:val="000000" w:themeColor="text1"/>
        </w:rPr>
      </w:pPr>
      <w:r>
        <w:t xml:space="preserve">The BWP in NR-U operation may be much larger than 20MHz. The </w:t>
      </w:r>
      <w:r>
        <w:rPr>
          <w:color w:val="000000" w:themeColor="text1"/>
        </w:rPr>
        <w:t xml:space="preserve">LBT operation, however, needs to be </w:t>
      </w:r>
      <w:r w:rsidRPr="008F5D18">
        <w:rPr>
          <w:color w:val="000000" w:themeColor="text1"/>
        </w:rPr>
        <w:t xml:space="preserve">performed in </w:t>
      </w:r>
      <w:r>
        <w:rPr>
          <w:color w:val="000000" w:themeColor="text1"/>
        </w:rPr>
        <w:t xml:space="preserve">the </w:t>
      </w:r>
      <w:r w:rsidRPr="008F5D18">
        <w:rPr>
          <w:color w:val="000000" w:themeColor="text1"/>
        </w:rPr>
        <w:t>sub-band</w:t>
      </w:r>
      <w:r>
        <w:rPr>
          <w:color w:val="000000" w:themeColor="text1"/>
        </w:rPr>
        <w:t>s</w:t>
      </w:r>
      <w:r w:rsidRPr="008F5D18">
        <w:rPr>
          <w:color w:val="000000" w:themeColor="text1"/>
        </w:rPr>
        <w:t xml:space="preserve"> with </w:t>
      </w:r>
      <w:r>
        <w:rPr>
          <w:color w:val="000000" w:themeColor="text1"/>
        </w:rPr>
        <w:t xml:space="preserve">bandwidth of 20MHz due to the consideration of the co-existence with </w:t>
      </w:r>
      <w:proofErr w:type="spellStart"/>
      <w:r>
        <w:rPr>
          <w:color w:val="000000" w:themeColor="text1"/>
        </w:rPr>
        <w:t>WiFi</w:t>
      </w:r>
      <w:proofErr w:type="spellEnd"/>
      <w:r>
        <w:rPr>
          <w:color w:val="000000" w:themeColor="text1"/>
        </w:rPr>
        <w:t xml:space="preserve">.  </w:t>
      </w:r>
      <w:r w:rsidRPr="008F5D18">
        <w:rPr>
          <w:color w:val="000000" w:themeColor="text1"/>
        </w:rPr>
        <w:t>The</w:t>
      </w:r>
      <w:r>
        <w:rPr>
          <w:color w:val="000000" w:themeColor="text1"/>
        </w:rPr>
        <w:t xml:space="preserve"> success of the LBT operation in one sub-band does not necessarily warrantee the transmission operation in another sub-band. Thus, unlike NR operation, where the RMSI CORESET BW can be freely configured up to the total bandwidth of a BWP, there is a need to consider the limitation of the LBT BW for the RMSI CORESET configuration. A number of options were discussed in previous meetings [2]</w:t>
      </w:r>
      <w:proofErr w:type="gramStart"/>
      <w:r>
        <w:rPr>
          <w:color w:val="000000" w:themeColor="text1"/>
        </w:rPr>
        <w:t>,</w:t>
      </w:r>
      <w:proofErr w:type="gramEnd"/>
      <w:r>
        <w:rPr>
          <w:color w:val="000000" w:themeColor="text1"/>
        </w:rPr>
        <w:t xml:space="preserve"> some companies proposed the RMSI CORESET </w:t>
      </w:r>
      <w:r w:rsidRPr="008A0E12">
        <w:rPr>
          <w:color w:val="000000" w:themeColor="text1"/>
        </w:rPr>
        <w:t>be confined within a single Clear Channel Assessment</w:t>
      </w:r>
      <w:r>
        <w:rPr>
          <w:color w:val="000000" w:themeColor="text1"/>
        </w:rPr>
        <w:t xml:space="preserve"> (</w:t>
      </w:r>
      <w:r w:rsidRPr="008A0E12">
        <w:rPr>
          <w:color w:val="000000" w:themeColor="text1"/>
        </w:rPr>
        <w:t>CCA</w:t>
      </w:r>
      <w:r>
        <w:rPr>
          <w:color w:val="000000" w:themeColor="text1"/>
        </w:rPr>
        <w:t>)</w:t>
      </w:r>
      <w:r w:rsidRPr="008A0E12">
        <w:rPr>
          <w:color w:val="000000" w:themeColor="text1"/>
        </w:rPr>
        <w:t xml:space="preserve"> sub-band</w:t>
      </w:r>
      <w:r>
        <w:rPr>
          <w:color w:val="000000" w:themeColor="text1"/>
        </w:rPr>
        <w:t>, while some other companies proposed more flexible RMSI CORESET configurations.</w:t>
      </w:r>
    </w:p>
    <w:p w:rsidR="00A079E5" w:rsidRDefault="00A079E5" w:rsidP="00A079E5">
      <w:pPr>
        <w:rPr>
          <w:color w:val="000000" w:themeColor="text1"/>
        </w:rPr>
      </w:pPr>
      <w:r>
        <w:rPr>
          <w:color w:val="000000" w:themeColor="text1"/>
        </w:rPr>
        <w:t xml:space="preserve">Limiting the RMSI CORESET bandwidth to be the same as that of the CCA </w:t>
      </w:r>
      <w:r w:rsidRPr="008A0E12">
        <w:rPr>
          <w:color w:val="000000" w:themeColor="text1"/>
        </w:rPr>
        <w:t>sub-band</w:t>
      </w:r>
      <w:r>
        <w:rPr>
          <w:color w:val="000000" w:themeColor="text1"/>
        </w:rPr>
        <w:t xml:space="preserve"> has the obvious advantage in the </w:t>
      </w:r>
      <w:r w:rsidRPr="005008FC">
        <w:rPr>
          <w:noProof/>
          <w:color w:val="000000" w:themeColor="text1"/>
        </w:rPr>
        <w:t>implementation,</w:t>
      </w:r>
      <w:r>
        <w:rPr>
          <w:color w:val="000000" w:themeColor="text1"/>
        </w:rPr>
        <w:t xml:space="preserve"> while allowing the RMSI CORESET bandwidth to be anywhere in the BWP will have the benefits of more flexibility in the RMSI CORESET resource allocation and provide potentially more reliable detection on the RMSI CORESET. To avoid the complexity, it may be better just having the configuration of one RMSI CORESET for each CCA </w:t>
      </w:r>
      <w:r w:rsidRPr="008A0E12">
        <w:rPr>
          <w:color w:val="000000" w:themeColor="text1"/>
        </w:rPr>
        <w:t>sub-band</w:t>
      </w:r>
      <w:r>
        <w:rPr>
          <w:color w:val="000000" w:themeColor="text1"/>
        </w:rPr>
        <w:t>.</w:t>
      </w:r>
    </w:p>
    <w:p w:rsidR="00A079E5" w:rsidRDefault="00A079E5" w:rsidP="00CB0921">
      <w:pPr>
        <w:pStyle w:val="Caption"/>
        <w:jc w:val="left"/>
        <w:rPr>
          <w:lang w:val="en-US" w:eastAsia="en-US"/>
        </w:rPr>
      </w:pPr>
      <w:r w:rsidRPr="005D3BBC">
        <w:rPr>
          <w:lang w:eastAsia="en-US"/>
        </w:rPr>
        <w:t xml:space="preserve"> </w:t>
      </w:r>
      <w:bookmarkStart w:id="43" w:name="_Toc883305"/>
      <w:bookmarkStart w:id="44" w:name="_Toc1057276"/>
      <w:bookmarkStart w:id="45" w:name="_Toc1057691"/>
      <w:bookmarkStart w:id="46" w:name="_Toc4008384"/>
      <w:bookmarkStart w:id="47" w:name="_Toc4009570"/>
      <w:bookmarkStart w:id="48" w:name="_Toc4011682"/>
      <w:bookmarkStart w:id="49" w:name="_Toc4011691"/>
      <w:bookmarkStart w:id="50" w:name="_Toc4011697"/>
      <w:bookmarkStart w:id="51" w:name="_Toc4011704"/>
      <w:bookmarkStart w:id="52" w:name="_Toc4011725"/>
      <w:bookmarkStart w:id="53" w:name="_Toc4011744"/>
      <w:bookmarkStart w:id="54" w:name="_Toc4571486"/>
      <w:r w:rsidR="00CB0921">
        <w:t xml:space="preserve">Proposal </w:t>
      </w:r>
      <w:r w:rsidR="00977F87">
        <w:t>5</w:t>
      </w:r>
      <w:r>
        <w:rPr>
          <w:i/>
          <w:lang w:val="en-US" w:eastAsia="en-US"/>
        </w:rPr>
        <w:t xml:space="preserve">: </w:t>
      </w:r>
      <w:r w:rsidRPr="005D3BBC">
        <w:rPr>
          <w:i/>
          <w:lang w:val="en-US" w:eastAsia="en-US"/>
        </w:rPr>
        <w:t>For simplicity, NR-U may consider supporting the configuration of one RMSI CORESET per CCA sub-band. The RMSI CORESET bandwidth is constraint within the CCA sub-band</w:t>
      </w:r>
      <w:r>
        <w:rPr>
          <w:i/>
          <w:lang w:val="en-US" w:eastAsia="en-US"/>
        </w:rPr>
        <w:t>.</w:t>
      </w:r>
      <w:bookmarkEnd w:id="43"/>
      <w:bookmarkEnd w:id="44"/>
      <w:bookmarkEnd w:id="45"/>
      <w:bookmarkEnd w:id="46"/>
      <w:bookmarkEnd w:id="47"/>
      <w:bookmarkEnd w:id="48"/>
      <w:bookmarkEnd w:id="49"/>
      <w:bookmarkEnd w:id="50"/>
      <w:bookmarkEnd w:id="51"/>
      <w:bookmarkEnd w:id="52"/>
      <w:bookmarkEnd w:id="53"/>
      <w:bookmarkEnd w:id="54"/>
    </w:p>
    <w:p w:rsidR="00A079E5" w:rsidRDefault="00A079E5" w:rsidP="00A079E5">
      <w:pPr>
        <w:pStyle w:val="Heading1"/>
      </w:pPr>
      <w:r w:rsidRPr="00A079E5">
        <w:t>Type0</w:t>
      </w:r>
      <w:r>
        <w:t>-PDCCH monitoring configuration</w:t>
      </w:r>
    </w:p>
    <w:p w:rsidR="00523E20" w:rsidRDefault="00F56EC9" w:rsidP="009C1846">
      <w:pPr>
        <w:rPr>
          <w:rFonts w:cs="Times"/>
          <w:lang w:eastAsia="x-none"/>
        </w:rPr>
      </w:pPr>
      <w:r>
        <w:rPr>
          <w:lang w:eastAsia="en-US"/>
        </w:rPr>
        <w:t>In RAN1#AH1901,</w:t>
      </w:r>
      <w:r w:rsidR="007E0D07">
        <w:rPr>
          <w:rFonts w:cs="Times"/>
          <w:lang w:eastAsia="x-none"/>
        </w:rPr>
        <w:t xml:space="preserve"> it was agreed to support </w:t>
      </w:r>
      <w:r w:rsidR="007E0D07" w:rsidRPr="001243DE">
        <w:rPr>
          <w:rFonts w:cs="Times"/>
          <w:lang w:eastAsia="x-none"/>
        </w:rPr>
        <w:t>the monitoring of Type0 PDCCH of the 2</w:t>
      </w:r>
      <w:r w:rsidR="007E0D07" w:rsidRPr="001243DE">
        <w:rPr>
          <w:rFonts w:cs="Times"/>
          <w:vertAlign w:val="superscript"/>
          <w:lang w:eastAsia="x-none"/>
        </w:rPr>
        <w:t>nd</w:t>
      </w:r>
      <w:r w:rsidR="007E0D07" w:rsidRPr="001243DE">
        <w:rPr>
          <w:rFonts w:cs="Times"/>
          <w:lang w:eastAsia="x-none"/>
        </w:rPr>
        <w:t xml:space="preserve"> SSB position in a slot in the gap between 1</w:t>
      </w:r>
      <w:r w:rsidR="007E0D07" w:rsidRPr="001243DE">
        <w:rPr>
          <w:rFonts w:cs="Times"/>
          <w:vertAlign w:val="superscript"/>
          <w:lang w:eastAsia="x-none"/>
        </w:rPr>
        <w:t>st</w:t>
      </w:r>
      <w:r w:rsidR="007E0D07" w:rsidRPr="001243DE">
        <w:rPr>
          <w:rFonts w:cs="Times"/>
          <w:lang w:eastAsia="x-none"/>
        </w:rPr>
        <w:t xml:space="preserve"> and 2</w:t>
      </w:r>
      <w:r w:rsidR="007E0D07" w:rsidRPr="001243DE">
        <w:rPr>
          <w:rFonts w:cs="Times"/>
          <w:vertAlign w:val="superscript"/>
          <w:lang w:eastAsia="x-none"/>
        </w:rPr>
        <w:t>nd</w:t>
      </w:r>
      <w:r w:rsidR="007E0D07" w:rsidRPr="001243DE">
        <w:rPr>
          <w:rFonts w:cs="Times"/>
          <w:lang w:eastAsia="x-none"/>
        </w:rPr>
        <w:t xml:space="preserve"> SSB within the slot</w:t>
      </w:r>
      <w:r>
        <w:rPr>
          <w:rFonts w:cs="Times"/>
          <w:lang w:eastAsia="x-none"/>
        </w:rPr>
        <w:t xml:space="preserve">. The starting position of the </w:t>
      </w:r>
      <w:r w:rsidRPr="001243DE">
        <w:rPr>
          <w:rFonts w:cs="Times"/>
          <w:lang w:eastAsia="x-none"/>
        </w:rPr>
        <w:t xml:space="preserve">monitoring of Type0 PDCCH </w:t>
      </w:r>
      <w:r>
        <w:rPr>
          <w:rFonts w:cs="Times"/>
          <w:lang w:eastAsia="x-none"/>
        </w:rPr>
        <w:t xml:space="preserve">remains </w:t>
      </w:r>
      <w:r w:rsidR="007E0D07">
        <w:rPr>
          <w:rFonts w:cs="Times"/>
          <w:lang w:eastAsia="x-none"/>
        </w:rPr>
        <w:t xml:space="preserve">as FFS. </w:t>
      </w:r>
    </w:p>
    <w:p w:rsidR="00F63654" w:rsidRDefault="00F63654" w:rsidP="00523E20">
      <w:pPr>
        <w:rPr>
          <w:rFonts w:cs="Times"/>
          <w:lang w:eastAsia="x-none"/>
        </w:rPr>
      </w:pPr>
      <w:r>
        <w:rPr>
          <w:rFonts w:cs="Times"/>
          <w:lang w:eastAsia="x-none"/>
        </w:rPr>
        <w:t xml:space="preserve">The exact symbol index of the starting position of the </w:t>
      </w:r>
      <w:r w:rsidRPr="001243DE">
        <w:rPr>
          <w:rFonts w:cs="Times"/>
          <w:lang w:eastAsia="x-none"/>
        </w:rPr>
        <w:t xml:space="preserve">monitoring of Type0 PDCCH </w:t>
      </w:r>
      <w:r>
        <w:rPr>
          <w:rFonts w:cs="Times"/>
          <w:lang w:eastAsia="x-none"/>
        </w:rPr>
        <w:t xml:space="preserve">will depend on the SSB pattern to be defined. Regardless </w:t>
      </w:r>
      <w:proofErr w:type="gramStart"/>
      <w:r>
        <w:rPr>
          <w:rFonts w:cs="Times"/>
          <w:lang w:eastAsia="x-none"/>
        </w:rPr>
        <w:t>which  SSB</w:t>
      </w:r>
      <w:proofErr w:type="gramEnd"/>
      <w:r>
        <w:rPr>
          <w:rFonts w:cs="Times"/>
          <w:lang w:eastAsia="x-none"/>
        </w:rPr>
        <w:t xml:space="preserve"> pattern, either Option 1 or Option 2, there will be at least two OFDM symbols that can be used for placing the CORESET#0, which are right before the first OFDM symbol of the associated SSB.</w:t>
      </w:r>
    </w:p>
    <w:p w:rsidR="00523E20" w:rsidRDefault="00523E20" w:rsidP="00523E20">
      <w:pPr>
        <w:rPr>
          <w:rFonts w:cs="Times"/>
          <w:lang w:eastAsia="x-none"/>
        </w:rPr>
      </w:pPr>
      <w:r>
        <w:rPr>
          <w:rFonts w:cs="Times"/>
          <w:lang w:eastAsia="x-none"/>
        </w:rPr>
        <w:t xml:space="preserve">When the duration of the CORESET#0 has </w:t>
      </w:r>
      <w:r w:rsidR="00F63654">
        <w:rPr>
          <w:rFonts w:cs="Times"/>
          <w:lang w:eastAsia="x-none"/>
        </w:rPr>
        <w:t xml:space="preserve">only 1 OFDM symbol, </w:t>
      </w:r>
      <w:r w:rsidR="009C4C99">
        <w:rPr>
          <w:rFonts w:cs="Times"/>
          <w:lang w:eastAsia="x-none"/>
        </w:rPr>
        <w:t xml:space="preserve">to provide the flexibility of placing </w:t>
      </w:r>
      <w:r w:rsidR="009C4C99" w:rsidRPr="001243DE">
        <w:rPr>
          <w:rFonts w:cs="Times"/>
          <w:lang w:eastAsia="x-none"/>
        </w:rPr>
        <w:t xml:space="preserve">Type0 </w:t>
      </w:r>
      <w:r w:rsidR="009C4C99">
        <w:rPr>
          <w:rFonts w:cs="Times"/>
          <w:lang w:eastAsia="x-none"/>
        </w:rPr>
        <w:t xml:space="preserve">PDCCH, </w:t>
      </w:r>
      <w:r w:rsidR="00F63654">
        <w:rPr>
          <w:rFonts w:cs="Times"/>
          <w:lang w:eastAsia="x-none"/>
        </w:rPr>
        <w:t xml:space="preserve">it should allow the </w:t>
      </w:r>
      <w:r w:rsidR="009C4C99">
        <w:rPr>
          <w:rFonts w:cs="Times"/>
          <w:lang w:eastAsia="x-none"/>
        </w:rPr>
        <w:t xml:space="preserve">CORESET#0 be placed </w:t>
      </w:r>
      <w:r w:rsidR="00F63654">
        <w:rPr>
          <w:rFonts w:cs="Times"/>
          <w:lang w:eastAsia="x-none"/>
        </w:rPr>
        <w:t>to be 1 symbol or 2 symbols before the as</w:t>
      </w:r>
      <w:r w:rsidR="009C4C99">
        <w:rPr>
          <w:rFonts w:cs="Times"/>
          <w:lang w:eastAsia="x-none"/>
        </w:rPr>
        <w:t xml:space="preserve">sociated SSB. The starting </w:t>
      </w:r>
      <w:r w:rsidR="009C4C99" w:rsidRPr="00523E20">
        <w:rPr>
          <w:rFonts w:cs="Times"/>
          <w:lang w:eastAsia="x-none"/>
        </w:rPr>
        <w:t>position</w:t>
      </w:r>
      <w:r w:rsidR="009C4C99">
        <w:rPr>
          <w:rFonts w:cs="Times"/>
          <w:lang w:eastAsia="x-none"/>
        </w:rPr>
        <w:t xml:space="preserve"> </w:t>
      </w:r>
      <w:r w:rsidR="009C4C99">
        <w:rPr>
          <w:rFonts w:cs="Times"/>
          <w:lang w:eastAsia="x-none"/>
        </w:rPr>
        <w:lastRenderedPageBreak/>
        <w:t xml:space="preserve">of the </w:t>
      </w:r>
      <w:r w:rsidR="009C4C99" w:rsidRPr="001243DE">
        <w:rPr>
          <w:rFonts w:cs="Times"/>
          <w:lang w:eastAsia="x-none"/>
        </w:rPr>
        <w:t>monitoring of Type0 PDCCH</w:t>
      </w:r>
      <w:r w:rsidR="009C4C99">
        <w:rPr>
          <w:rFonts w:cs="Times"/>
          <w:lang w:eastAsia="x-none"/>
        </w:rPr>
        <w:t xml:space="preserve"> should be 2 symbols before the associated SSB, and the monitoring window is two symbols. </w:t>
      </w:r>
      <w:r w:rsidR="00F63654">
        <w:rPr>
          <w:rFonts w:cs="Times"/>
          <w:lang w:eastAsia="x-none"/>
        </w:rPr>
        <w:t xml:space="preserve">When the duration of the CORESET#0 has only 2 OFDM symbols, then the CORESET#0 is placed right before the first OFDM symbol of the associated SSB, and the starting </w:t>
      </w:r>
      <w:r w:rsidR="00F63654" w:rsidRPr="00523E20">
        <w:rPr>
          <w:rFonts w:cs="Times"/>
          <w:lang w:eastAsia="x-none"/>
        </w:rPr>
        <w:t>position</w:t>
      </w:r>
      <w:r w:rsidR="00F63654">
        <w:rPr>
          <w:rFonts w:cs="Times"/>
          <w:lang w:eastAsia="x-none"/>
        </w:rPr>
        <w:t xml:space="preserve"> of the </w:t>
      </w:r>
      <w:r w:rsidR="00F63654" w:rsidRPr="001243DE">
        <w:rPr>
          <w:rFonts w:cs="Times"/>
          <w:lang w:eastAsia="x-none"/>
        </w:rPr>
        <w:t>monitoring of Type0 PDCCH</w:t>
      </w:r>
      <w:r w:rsidR="00F63654">
        <w:rPr>
          <w:rFonts w:cs="Times"/>
          <w:lang w:eastAsia="x-none"/>
        </w:rPr>
        <w:t xml:space="preserve"> should be 2 symbols before the first OFDM symbol of the associated SSB.</w:t>
      </w:r>
    </w:p>
    <w:p w:rsidR="00A653A6" w:rsidRDefault="00CB0921" w:rsidP="00CB0921">
      <w:pPr>
        <w:pStyle w:val="Caption"/>
        <w:jc w:val="left"/>
        <w:rPr>
          <w:i/>
          <w:lang w:val="en-US" w:eastAsia="en-US"/>
        </w:rPr>
      </w:pPr>
      <w:bookmarkStart w:id="55" w:name="_Toc4011683"/>
      <w:bookmarkStart w:id="56" w:name="_Toc4011692"/>
      <w:bookmarkStart w:id="57" w:name="_Toc4011698"/>
      <w:bookmarkStart w:id="58" w:name="_Toc4011705"/>
      <w:bookmarkStart w:id="59" w:name="_Toc4011726"/>
      <w:bookmarkStart w:id="60" w:name="_Toc4011745"/>
      <w:bookmarkStart w:id="61" w:name="_Toc4571487"/>
      <w:bookmarkStart w:id="62" w:name="_Toc1057277"/>
      <w:bookmarkStart w:id="63" w:name="_Toc1057692"/>
      <w:bookmarkStart w:id="64" w:name="_Toc4008385"/>
      <w:bookmarkStart w:id="65" w:name="_Toc4009571"/>
      <w:r>
        <w:t xml:space="preserve">Proposal </w:t>
      </w:r>
      <w:r w:rsidR="00977F87">
        <w:t>6</w:t>
      </w:r>
      <w:r w:rsidR="009C1846" w:rsidRPr="009C1846">
        <w:rPr>
          <w:i/>
          <w:lang w:val="en-US" w:eastAsia="en-US"/>
        </w:rPr>
        <w:t xml:space="preserve">: </w:t>
      </w:r>
      <w:r w:rsidR="00A653A6">
        <w:rPr>
          <w:i/>
          <w:lang w:val="en-US" w:eastAsia="en-US"/>
        </w:rPr>
        <w:t xml:space="preserve">If the SSB pattern of the Option 1 is adopted, i.e., the </w:t>
      </w:r>
      <w:r w:rsidR="00A653A6" w:rsidRPr="00A653A6">
        <w:rPr>
          <w:i/>
          <w:lang w:val="en-US" w:eastAsia="en-US"/>
        </w:rPr>
        <w:t>SSBs are at symbols (2,3,4,5) and (8,9,10,11) in the slot</w:t>
      </w:r>
      <w:r w:rsidR="00A653A6">
        <w:rPr>
          <w:i/>
          <w:lang w:val="en-US" w:eastAsia="en-US"/>
        </w:rPr>
        <w:t xml:space="preserve">, then the </w:t>
      </w:r>
      <w:r w:rsidR="009C4C99" w:rsidRPr="009C4C99">
        <w:rPr>
          <w:i/>
          <w:lang w:val="en-US" w:eastAsia="en-US"/>
        </w:rPr>
        <w:t>starting position</w:t>
      </w:r>
      <w:r w:rsidR="009C4C99">
        <w:rPr>
          <w:i/>
          <w:lang w:val="en-US" w:eastAsia="en-US"/>
        </w:rPr>
        <w:t>s</w:t>
      </w:r>
      <w:r w:rsidR="009C4C99" w:rsidRPr="009C4C99">
        <w:rPr>
          <w:i/>
          <w:lang w:val="en-US" w:eastAsia="en-US"/>
        </w:rPr>
        <w:t xml:space="preserve"> of the monitoring of Type0 PDCCH </w:t>
      </w:r>
      <w:r w:rsidR="009C4C99">
        <w:rPr>
          <w:i/>
          <w:lang w:val="en-US" w:eastAsia="en-US"/>
        </w:rPr>
        <w:t xml:space="preserve">are symbols (0, 6).Otherwise, if the SSB pattern of the Option 2 is adopted, i.e., the </w:t>
      </w:r>
      <w:r w:rsidR="009C4C99" w:rsidRPr="00A653A6">
        <w:rPr>
          <w:i/>
          <w:lang w:val="en-US" w:eastAsia="en-US"/>
        </w:rPr>
        <w:t>SSBs are at symbols (2,3,4,5) and (</w:t>
      </w:r>
      <w:r w:rsidR="009C4C99">
        <w:rPr>
          <w:i/>
          <w:lang w:val="en-US" w:eastAsia="en-US"/>
        </w:rPr>
        <w:t>9</w:t>
      </w:r>
      <w:r w:rsidR="009C4C99" w:rsidRPr="00A653A6">
        <w:rPr>
          <w:i/>
          <w:lang w:val="en-US" w:eastAsia="en-US"/>
        </w:rPr>
        <w:t>,10,11</w:t>
      </w:r>
      <w:r w:rsidR="009C4C99">
        <w:rPr>
          <w:i/>
          <w:lang w:val="en-US" w:eastAsia="en-US"/>
        </w:rPr>
        <w:t>,12</w:t>
      </w:r>
      <w:r w:rsidR="009C4C99" w:rsidRPr="00A653A6">
        <w:rPr>
          <w:i/>
          <w:lang w:val="en-US" w:eastAsia="en-US"/>
        </w:rPr>
        <w:t>) in the slot</w:t>
      </w:r>
      <w:r w:rsidR="009C4C99">
        <w:rPr>
          <w:i/>
          <w:lang w:val="en-US" w:eastAsia="en-US"/>
        </w:rPr>
        <w:t xml:space="preserve">, then the </w:t>
      </w:r>
      <w:r w:rsidR="009C4C99" w:rsidRPr="009C4C99">
        <w:rPr>
          <w:i/>
          <w:lang w:val="en-US" w:eastAsia="en-US"/>
        </w:rPr>
        <w:t>starting position</w:t>
      </w:r>
      <w:r w:rsidR="009C4C99">
        <w:rPr>
          <w:i/>
          <w:lang w:val="en-US" w:eastAsia="en-US"/>
        </w:rPr>
        <w:t>s</w:t>
      </w:r>
      <w:r w:rsidR="009C4C99" w:rsidRPr="009C4C99">
        <w:rPr>
          <w:i/>
          <w:lang w:val="en-US" w:eastAsia="en-US"/>
        </w:rPr>
        <w:t xml:space="preserve"> of the monitoring of Type0 PDCCH </w:t>
      </w:r>
      <w:r w:rsidR="009C4C99">
        <w:rPr>
          <w:i/>
          <w:lang w:val="en-US" w:eastAsia="en-US"/>
        </w:rPr>
        <w:t>are symbols (0, 7).</w:t>
      </w:r>
      <w:bookmarkEnd w:id="55"/>
      <w:bookmarkEnd w:id="56"/>
      <w:bookmarkEnd w:id="57"/>
      <w:bookmarkEnd w:id="58"/>
      <w:bookmarkEnd w:id="59"/>
      <w:bookmarkEnd w:id="60"/>
      <w:bookmarkEnd w:id="61"/>
      <w:r w:rsidR="009C4C99">
        <w:rPr>
          <w:i/>
          <w:lang w:val="en-US" w:eastAsia="en-US"/>
        </w:rPr>
        <w:t xml:space="preserve"> </w:t>
      </w:r>
    </w:p>
    <w:p w:rsidR="009C4C99" w:rsidRDefault="00977F87" w:rsidP="009C4C99">
      <w:pPr>
        <w:pStyle w:val="Caption"/>
        <w:jc w:val="left"/>
        <w:rPr>
          <w:i/>
          <w:lang w:val="en-US" w:eastAsia="en-US"/>
        </w:rPr>
      </w:pPr>
      <w:bookmarkStart w:id="66" w:name="_Toc4011746"/>
      <w:bookmarkStart w:id="67" w:name="_Toc4571488"/>
      <w:r>
        <w:t>Proposal 7</w:t>
      </w:r>
      <w:r w:rsidRPr="009C1846">
        <w:rPr>
          <w:i/>
          <w:lang w:val="en-US" w:eastAsia="en-US"/>
        </w:rPr>
        <w:t xml:space="preserve">: </w:t>
      </w:r>
      <w:r w:rsidR="009C4C99">
        <w:rPr>
          <w:i/>
          <w:lang w:val="en-US" w:eastAsia="en-US"/>
        </w:rPr>
        <w:t xml:space="preserve">The </w:t>
      </w:r>
      <w:r w:rsidR="009C4C99" w:rsidRPr="009C4C99">
        <w:rPr>
          <w:i/>
          <w:lang w:val="en-US" w:eastAsia="en-US"/>
        </w:rPr>
        <w:t xml:space="preserve">monitoring </w:t>
      </w:r>
      <w:r w:rsidR="009C4C99">
        <w:rPr>
          <w:i/>
          <w:lang w:val="en-US" w:eastAsia="en-US"/>
        </w:rPr>
        <w:t>duration of the</w:t>
      </w:r>
      <w:r w:rsidR="009C4C99" w:rsidRPr="009C4C99">
        <w:rPr>
          <w:i/>
          <w:lang w:val="en-US" w:eastAsia="en-US"/>
        </w:rPr>
        <w:t xml:space="preserve"> Type0 PDCCH </w:t>
      </w:r>
      <w:r w:rsidR="009C4C99">
        <w:rPr>
          <w:i/>
          <w:lang w:val="en-US" w:eastAsia="en-US"/>
        </w:rPr>
        <w:t>will be 2 OFDM symbols, regardless whether the CORESET duration is 1 or 2 OFDM symbols.</w:t>
      </w:r>
      <w:bookmarkEnd w:id="66"/>
      <w:bookmarkEnd w:id="67"/>
    </w:p>
    <w:p w:rsidR="00977F87" w:rsidRDefault="00977F87" w:rsidP="00977F87">
      <w:pPr>
        <w:rPr>
          <w:lang w:val="en-US" w:eastAsia="en-US"/>
        </w:rPr>
      </w:pPr>
    </w:p>
    <w:p w:rsidR="00977F87" w:rsidRPr="00977F87" w:rsidRDefault="00977F87" w:rsidP="00977F87">
      <w:pPr>
        <w:rPr>
          <w:lang w:val="en-US" w:eastAsia="en-US"/>
        </w:rPr>
      </w:pPr>
    </w:p>
    <w:bookmarkEnd w:id="62"/>
    <w:bookmarkEnd w:id="63"/>
    <w:bookmarkEnd w:id="64"/>
    <w:bookmarkEnd w:id="65"/>
    <w:p w:rsidR="007368BE" w:rsidRDefault="007368BE" w:rsidP="007368BE">
      <w:pPr>
        <w:pStyle w:val="Heading1"/>
      </w:pPr>
      <w:r>
        <w:t>Conclusion</w:t>
      </w:r>
    </w:p>
    <w:p w:rsidR="00D00289" w:rsidRDefault="00D00289" w:rsidP="00D00289">
      <w:pPr>
        <w:autoSpaceDN w:val="0"/>
        <w:spacing w:before="120" w:after="0" w:line="280" w:lineRule="atLeast"/>
        <w:ind w:left="1"/>
        <w:contextualSpacing/>
        <w:jc w:val="both"/>
        <w:rPr>
          <w:rFonts w:eastAsia="SimSun"/>
          <w:lang w:eastAsia="zh-CN"/>
        </w:rPr>
      </w:pPr>
      <w:r>
        <w:rPr>
          <w:rFonts w:eastAsiaTheme="minorEastAsia"/>
          <w:lang w:eastAsia="zh-CN"/>
        </w:rPr>
        <w:t xml:space="preserve">In </w:t>
      </w:r>
      <w:r w:rsidRPr="00B50EDD">
        <w:rPr>
          <w:rFonts w:eastAsiaTheme="minorEastAsia" w:hint="eastAsia"/>
          <w:lang w:eastAsia="zh-CN"/>
        </w:rPr>
        <w:t xml:space="preserve">this contribution, </w:t>
      </w:r>
      <w:r w:rsidRPr="00B50EDD">
        <w:rPr>
          <w:rFonts w:eastAsiaTheme="minorEastAsia"/>
          <w:lang w:eastAsia="zh-CN"/>
        </w:rPr>
        <w:t>we discuss</w:t>
      </w:r>
      <w:r>
        <w:rPr>
          <w:rFonts w:eastAsiaTheme="minorEastAsia"/>
          <w:lang w:eastAsia="zh-CN"/>
        </w:rPr>
        <w:t>ed some</w:t>
      </w:r>
      <w:r w:rsidRPr="00B50EDD">
        <w:rPr>
          <w:rFonts w:eastAsiaTheme="minorEastAsia"/>
          <w:lang w:eastAsia="zh-CN"/>
        </w:rPr>
        <w:t xml:space="preserve"> </w:t>
      </w:r>
      <w:r>
        <w:rPr>
          <w:rFonts w:eastAsiaTheme="minorEastAsia"/>
          <w:lang w:eastAsia="zh-CN"/>
        </w:rPr>
        <w:t xml:space="preserve">remaining issues on </w:t>
      </w:r>
      <w:r w:rsidRPr="00B50EDD">
        <w:t xml:space="preserve">NR-U </w:t>
      </w:r>
      <w:r w:rsidRPr="00B50EDD">
        <w:rPr>
          <w:rFonts w:eastAsia="SimSun"/>
          <w:lang w:eastAsia="zh-CN"/>
        </w:rPr>
        <w:t>initial access signals/channels</w:t>
      </w:r>
      <w:r>
        <w:rPr>
          <w:rFonts w:eastAsia="SimSun"/>
          <w:lang w:eastAsia="zh-CN"/>
        </w:rPr>
        <w:t>, and made the following proposal:</w:t>
      </w:r>
    </w:p>
    <w:p w:rsidR="00EB5321" w:rsidRDefault="00EB5321" w:rsidP="00D00289">
      <w:pPr>
        <w:autoSpaceDN w:val="0"/>
        <w:spacing w:before="120" w:after="0" w:line="280" w:lineRule="atLeast"/>
        <w:ind w:left="1"/>
        <w:contextualSpacing/>
        <w:jc w:val="both"/>
        <w:rPr>
          <w:rFonts w:eastAsia="SimSun"/>
          <w:lang w:eastAsia="zh-CN"/>
        </w:rPr>
      </w:pP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sidRPr="007B0B17">
        <w:rPr>
          <w:noProof/>
        </w:rPr>
        <w:t>Proposal 1</w:t>
      </w:r>
      <w:r w:rsidRPr="007B0B17">
        <w:rPr>
          <w:rFonts w:asciiTheme="minorEastAsia" w:eastAsiaTheme="minorEastAsia" w:hAnsiTheme="minorEastAsia" w:hint="eastAsia"/>
          <w:noProof/>
          <w:lang w:eastAsia="zh-CN"/>
        </w:rPr>
        <w:t>：</w:t>
      </w:r>
      <w:r w:rsidRPr="007B0B17">
        <w:rPr>
          <w:noProof/>
          <w:lang w:val="en-US" w:eastAsia="en-US"/>
        </w:rPr>
        <w:t>Either of the SSB patterns of Option 1 and Option 2 can be adopted for NR-U.</w:t>
      </w: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sidRPr="007B0B17">
        <w:rPr>
          <w:noProof/>
        </w:rPr>
        <w:t>Proposal 2</w:t>
      </w:r>
      <w:r w:rsidRPr="007B0B17">
        <w:rPr>
          <w:rFonts w:asciiTheme="minorEastAsia" w:eastAsiaTheme="minorEastAsia" w:hAnsiTheme="minorEastAsia" w:hint="eastAsia"/>
          <w:noProof/>
          <w:lang w:eastAsia="zh-CN"/>
        </w:rPr>
        <w:t>：</w:t>
      </w:r>
      <w:r w:rsidRPr="007B0B17">
        <w:rPr>
          <w:noProof/>
          <w:lang w:val="en-US" w:eastAsia="en-US"/>
        </w:rPr>
        <w:t>The default tranmission periodicicty of the DRS (SSB) can be defined as 40ms for initial access.</w:t>
      </w: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sidRPr="007B0B17">
        <w:rPr>
          <w:noProof/>
        </w:rPr>
        <w:t>Proposal 3</w:t>
      </w:r>
      <w:r w:rsidRPr="007B0B17">
        <w:rPr>
          <w:rFonts w:asciiTheme="minorEastAsia" w:eastAsiaTheme="minorEastAsia" w:hAnsiTheme="minorEastAsia" w:hint="eastAsia"/>
          <w:noProof/>
          <w:lang w:eastAsia="zh-CN"/>
        </w:rPr>
        <w:t>：</w:t>
      </w:r>
      <w:r w:rsidRPr="007B0B17">
        <w:rPr>
          <w:noProof/>
          <w:lang w:val="en-US" w:eastAsia="zh-CN"/>
        </w:rPr>
        <w:t xml:space="preserve">The index of the </w:t>
      </w:r>
      <w:r w:rsidRPr="007B0B17">
        <w:rPr>
          <w:noProof/>
          <w:lang w:val="en-US" w:eastAsia="en-US"/>
        </w:rPr>
        <w:t>DRS (SSB) can be indicated in the similar way as NR FR2, i.e., 3 LSBs of the index are carried in PBCH DMRS and the rest of the bits are included in the PBCH.</w:t>
      </w: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Pr>
          <w:noProof/>
        </w:rPr>
        <w:t>Proposal 4</w:t>
      </w:r>
      <w:r w:rsidRPr="007B0B17">
        <w:rPr>
          <w:noProof/>
          <w:lang w:val="en-US" w:eastAsia="en-US"/>
        </w:rPr>
        <w:t xml:space="preserve">: NR-U may consider using the RM of the PDSCH scheduling around the SSB within the DRS transmission duration for meeting OCB requirement, and the </w:t>
      </w:r>
      <w:r w:rsidRPr="007B0B17">
        <w:rPr>
          <w:noProof/>
          <w:lang w:eastAsia="en-US"/>
        </w:rPr>
        <w:t>gNB scheduler can make the scheduling decision to satisfy OCB requirement, such as multiplexing with PDCCH, PDSCH, CSI-RS.</w:t>
      </w: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Pr>
          <w:noProof/>
        </w:rPr>
        <w:t>Proposal 5</w:t>
      </w:r>
      <w:r w:rsidRPr="007B0B17">
        <w:rPr>
          <w:noProof/>
          <w:lang w:val="en-US" w:eastAsia="en-US"/>
        </w:rPr>
        <w:t>: For simplicity, NR-U may consider supporting the configuration of one RMSI CORESET per CCA sub-band. The RMSI CORESET bandwidth is constraint within the CCA sub-band.</w:t>
      </w: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Pr>
          <w:noProof/>
        </w:rPr>
        <w:t>Proposal 6</w:t>
      </w:r>
      <w:r w:rsidRPr="007B0B17">
        <w:rPr>
          <w:noProof/>
          <w:lang w:val="en-US" w:eastAsia="en-US"/>
        </w:rPr>
        <w:t>: If the SSB pattern of the Option 1 is adopted, i.e., the SSBs are at symbols (2,3,4,5) and (8,9,10,11) in the slot, then the starting positions of the monitoring of Type0 PDCCH are symbols (0, 6).Otherwise, if the SSB pattern of the Option 2 is adopted, i.e., the SSBs are at symbols (2,3,4,5) and (9,10,11,12) in the slot, then the starting positions of the monitoring of Type0 PDCCH are symbols (0, 7).</w:t>
      </w:r>
    </w:p>
    <w:p w:rsidR="0063701D" w:rsidRDefault="0063701D">
      <w:pPr>
        <w:pStyle w:val="TableofFigures"/>
        <w:tabs>
          <w:tab w:val="right" w:leader="underscore" w:pos="9629"/>
        </w:tabs>
        <w:rPr>
          <w:rFonts w:eastAsiaTheme="minorEastAsia" w:cstheme="minorBidi"/>
          <w:i w:val="0"/>
          <w:iCs w:val="0"/>
          <w:noProof/>
          <w:sz w:val="22"/>
          <w:szCs w:val="22"/>
          <w:lang w:val="en-US" w:eastAsia="zh-CN"/>
        </w:rPr>
      </w:pPr>
      <w:r>
        <w:rPr>
          <w:noProof/>
        </w:rPr>
        <w:t>Proposal 7</w:t>
      </w:r>
      <w:r w:rsidRPr="007B0B17">
        <w:rPr>
          <w:noProof/>
          <w:lang w:val="en-US" w:eastAsia="en-US"/>
        </w:rPr>
        <w:t>: The monitoring duration of the Type0 PDCCH will be 2 OFDM symbols, regardless whether the CORESET duration is 1 or 2 OFDM symbols.</w:t>
      </w:r>
    </w:p>
    <w:p w:rsidR="00EB5321" w:rsidRDefault="00EB5321" w:rsidP="00D00289">
      <w:pPr>
        <w:autoSpaceDN w:val="0"/>
        <w:spacing w:before="120" w:after="0" w:line="280" w:lineRule="atLeast"/>
        <w:ind w:left="1"/>
        <w:contextualSpacing/>
        <w:jc w:val="both"/>
        <w:rPr>
          <w:rFonts w:eastAsia="SimSun"/>
          <w:lang w:eastAsia="zh-CN"/>
        </w:rPr>
      </w:pPr>
    </w:p>
    <w:p w:rsidR="00BB7E0A" w:rsidRPr="00A4102F" w:rsidRDefault="00BB7E0A" w:rsidP="00BB7E0A">
      <w:pPr>
        <w:pStyle w:val="Heading1"/>
      </w:pPr>
      <w:r>
        <w:t>Reference</w:t>
      </w:r>
      <w:r w:rsidR="003802B4">
        <w:t>s</w:t>
      </w:r>
    </w:p>
    <w:p w:rsidR="00BA1BA2" w:rsidRDefault="00BA1BA2" w:rsidP="00BA1BA2">
      <w:pPr>
        <w:pStyle w:val="ListParagraph"/>
        <w:numPr>
          <w:ilvl w:val="0"/>
          <w:numId w:val="34"/>
        </w:numPr>
        <w:jc w:val="both"/>
        <w:rPr>
          <w:rFonts w:eastAsia="SimSun"/>
          <w:noProof/>
          <w:szCs w:val="20"/>
          <w:lang w:eastAsia="zh-CN"/>
        </w:rPr>
      </w:pPr>
      <w:bookmarkStart w:id="68" w:name="_Ref534826405"/>
      <w:bookmarkStart w:id="69" w:name="_Ref534793649"/>
      <w:bookmarkStart w:id="70" w:name="_Ref525207548"/>
      <w:bookmarkStart w:id="71" w:name="_Ref466049618"/>
      <w:bookmarkStart w:id="72" w:name="_Ref430885014"/>
      <w:r w:rsidRPr="0080128E">
        <w:rPr>
          <w:rFonts w:eastAsia="SimSun"/>
          <w:noProof/>
          <w:szCs w:val="20"/>
          <w:lang w:eastAsia="zh-CN"/>
        </w:rPr>
        <w:t>Chairma</w:t>
      </w:r>
      <w:r w:rsidR="004C2D02">
        <w:rPr>
          <w:rFonts w:eastAsia="SimSun"/>
          <w:noProof/>
          <w:szCs w:val="20"/>
          <w:lang w:eastAsia="zh-CN"/>
        </w:rPr>
        <w:t>n’s Note 3GPP TSG RAN WG1 #96</w:t>
      </w:r>
    </w:p>
    <w:p w:rsidR="004C2D02" w:rsidRDefault="004C2D02" w:rsidP="004C2D02">
      <w:pPr>
        <w:pStyle w:val="ListParagraph"/>
        <w:numPr>
          <w:ilvl w:val="0"/>
          <w:numId w:val="34"/>
        </w:numPr>
        <w:jc w:val="both"/>
        <w:rPr>
          <w:rFonts w:eastAsia="SimSun"/>
          <w:noProof/>
          <w:szCs w:val="20"/>
          <w:lang w:eastAsia="zh-CN"/>
        </w:rPr>
      </w:pPr>
      <w:r w:rsidRPr="0080128E">
        <w:rPr>
          <w:rFonts w:eastAsia="SimSun"/>
          <w:noProof/>
          <w:szCs w:val="20"/>
          <w:lang w:eastAsia="zh-CN"/>
        </w:rPr>
        <w:t>Chairma</w:t>
      </w:r>
      <w:r>
        <w:rPr>
          <w:rFonts w:eastAsia="SimSun"/>
          <w:noProof/>
          <w:szCs w:val="20"/>
          <w:lang w:eastAsia="zh-CN"/>
        </w:rPr>
        <w:t>n’s Note 3GPP TSG RAN WG1 #AH1901</w:t>
      </w:r>
    </w:p>
    <w:bookmarkEnd w:id="68"/>
    <w:p w:rsidR="00B36DA3" w:rsidRDefault="00B36DA3" w:rsidP="00B36DA3">
      <w:pPr>
        <w:pStyle w:val="ListParagraph"/>
        <w:numPr>
          <w:ilvl w:val="0"/>
          <w:numId w:val="34"/>
        </w:numPr>
        <w:jc w:val="both"/>
        <w:rPr>
          <w:rFonts w:eastAsia="SimSun"/>
          <w:noProof/>
          <w:szCs w:val="20"/>
          <w:lang w:eastAsia="zh-CN"/>
        </w:rPr>
      </w:pPr>
      <w:r>
        <w:rPr>
          <w:rFonts w:eastAsia="SimSun"/>
          <w:noProof/>
          <w:szCs w:val="20"/>
          <w:lang w:eastAsia="zh-CN"/>
        </w:rPr>
        <w:t>3GPP TR 38.889, “</w:t>
      </w:r>
      <w:r w:rsidRPr="00FC2ADD">
        <w:rPr>
          <w:rFonts w:eastAsia="SimSun"/>
          <w:noProof/>
          <w:szCs w:val="20"/>
          <w:lang w:eastAsia="zh-CN"/>
        </w:rPr>
        <w:t>Study on NR-based access to unlicensed spectrum</w:t>
      </w:r>
      <w:r>
        <w:rPr>
          <w:rFonts w:eastAsia="SimSun"/>
          <w:noProof/>
          <w:szCs w:val="20"/>
          <w:lang w:eastAsia="zh-CN"/>
        </w:rPr>
        <w:t>”.</w:t>
      </w:r>
      <w:bookmarkEnd w:id="69"/>
    </w:p>
    <w:p w:rsidR="00E77BC6" w:rsidRDefault="004563A8" w:rsidP="00E77BC6">
      <w:pPr>
        <w:pStyle w:val="ListParagraph"/>
        <w:numPr>
          <w:ilvl w:val="0"/>
          <w:numId w:val="34"/>
        </w:numPr>
        <w:jc w:val="both"/>
        <w:rPr>
          <w:rFonts w:eastAsia="SimSun"/>
          <w:noProof/>
          <w:szCs w:val="20"/>
          <w:lang w:eastAsia="zh-CN"/>
        </w:rPr>
      </w:pPr>
      <w:r w:rsidRPr="00F60FD0">
        <w:rPr>
          <w:rFonts w:eastAsia="SimSun"/>
          <w:noProof/>
          <w:szCs w:val="20"/>
          <w:lang w:eastAsia="zh-CN"/>
        </w:rPr>
        <w:t>R1-1903404</w:t>
      </w:r>
      <w:r w:rsidR="00E77BC6">
        <w:rPr>
          <w:rFonts w:eastAsia="SimSun"/>
          <w:noProof/>
          <w:szCs w:val="20"/>
          <w:lang w:eastAsia="zh-CN"/>
        </w:rPr>
        <w:t>, “</w:t>
      </w:r>
      <w:r w:rsidR="00E77BC6" w:rsidRPr="00E77BC6">
        <w:rPr>
          <w:rFonts w:eastAsia="SimSun"/>
          <w:noProof/>
          <w:szCs w:val="20"/>
          <w:lang w:eastAsia="zh-CN"/>
        </w:rPr>
        <w:t>Feature lead summery on initial acces</w:t>
      </w:r>
      <w:r w:rsidR="00E77BC6">
        <w:rPr>
          <w:rFonts w:eastAsia="SimSun"/>
          <w:noProof/>
          <w:szCs w:val="20"/>
          <w:lang w:eastAsia="zh-CN"/>
        </w:rPr>
        <w:t xml:space="preserve">s signals and channels for NR-U”, </w:t>
      </w:r>
      <w:r w:rsidR="00E77BC6" w:rsidRPr="00E77BC6">
        <w:rPr>
          <w:rFonts w:eastAsia="SimSun"/>
          <w:noProof/>
          <w:szCs w:val="20"/>
          <w:lang w:eastAsia="zh-CN"/>
        </w:rPr>
        <w:t>Qualcomm Incorporated</w:t>
      </w:r>
    </w:p>
    <w:p w:rsidR="00F12569" w:rsidRDefault="004563A8" w:rsidP="00B01E35">
      <w:pPr>
        <w:pStyle w:val="ListParagraph"/>
        <w:numPr>
          <w:ilvl w:val="0"/>
          <w:numId w:val="34"/>
        </w:numPr>
        <w:jc w:val="both"/>
        <w:rPr>
          <w:rFonts w:eastAsia="SimSun"/>
          <w:noProof/>
          <w:szCs w:val="20"/>
          <w:lang w:eastAsia="zh-CN"/>
        </w:rPr>
      </w:pPr>
      <w:r w:rsidRPr="00F60FD0">
        <w:rPr>
          <w:rFonts w:eastAsia="SimSun"/>
          <w:noProof/>
          <w:szCs w:val="20"/>
          <w:lang w:eastAsia="zh-CN"/>
        </w:rPr>
        <w:t>R1-1901990</w:t>
      </w:r>
      <w:r w:rsidR="00F12569">
        <w:rPr>
          <w:rFonts w:eastAsia="SimSun"/>
          <w:noProof/>
          <w:szCs w:val="20"/>
          <w:lang w:eastAsia="zh-CN"/>
        </w:rPr>
        <w:t>, “</w:t>
      </w:r>
      <w:r w:rsidR="00F12569" w:rsidRPr="00F12569">
        <w:rPr>
          <w:rFonts w:eastAsia="SimSun"/>
          <w:noProof/>
          <w:szCs w:val="20"/>
          <w:lang w:eastAsia="zh-CN"/>
        </w:rPr>
        <w:t>Discussion of NR-U initial access signals/channels</w:t>
      </w:r>
      <w:r w:rsidR="00F12569">
        <w:rPr>
          <w:rFonts w:eastAsia="SimSun"/>
          <w:noProof/>
          <w:szCs w:val="20"/>
          <w:lang w:eastAsia="zh-CN"/>
        </w:rPr>
        <w:t>” CATT</w:t>
      </w:r>
    </w:p>
    <w:bookmarkEnd w:id="70"/>
    <w:bookmarkEnd w:id="71"/>
    <w:bookmarkEnd w:id="72"/>
    <w:p w:rsidR="00EC7F6C" w:rsidRPr="00FA0184" w:rsidRDefault="00EC7F6C">
      <w:pPr>
        <w:tabs>
          <w:tab w:val="left" w:pos="0"/>
          <w:tab w:val="left" w:pos="540"/>
        </w:tabs>
        <w:spacing w:after="0"/>
        <w:jc w:val="both"/>
        <w:rPr>
          <w:lang w:val="en-US"/>
        </w:rPr>
      </w:pPr>
    </w:p>
    <w:p w:rsidR="00B000A2" w:rsidRPr="00FA0184" w:rsidRDefault="00B000A2">
      <w:pPr>
        <w:tabs>
          <w:tab w:val="left" w:pos="0"/>
          <w:tab w:val="left" w:pos="540"/>
        </w:tabs>
        <w:spacing w:after="0"/>
        <w:jc w:val="both"/>
        <w:rPr>
          <w:lang w:val="en-US"/>
        </w:rPr>
      </w:pPr>
    </w:p>
    <w:p w:rsidR="00374A8E" w:rsidRPr="00FA0184" w:rsidRDefault="00374A8E">
      <w:pPr>
        <w:tabs>
          <w:tab w:val="left" w:pos="0"/>
          <w:tab w:val="left" w:pos="540"/>
        </w:tabs>
        <w:spacing w:after="0"/>
        <w:jc w:val="both"/>
        <w:rPr>
          <w:lang w:val="en-US"/>
        </w:rPr>
      </w:pPr>
    </w:p>
    <w:sectPr w:rsidR="00374A8E" w:rsidRPr="00FA0184" w:rsidSect="002C77C3">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CF2" w:rsidRDefault="002F1CF2" w:rsidP="00086ACB">
      <w:r>
        <w:separator/>
      </w:r>
    </w:p>
  </w:endnote>
  <w:endnote w:type="continuationSeparator" w:id="0">
    <w:p w:rsidR="002F1CF2" w:rsidRDefault="002F1CF2"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182413545"/>
      <w:docPartObj>
        <w:docPartGallery w:val="Page Numbers (Bottom of Page)"/>
        <w:docPartUnique/>
      </w:docPartObj>
    </w:sdtPr>
    <w:sdtEndPr>
      <w:rPr>
        <w:noProof/>
      </w:rPr>
    </w:sdtEndPr>
    <w:sdtContent>
      <w:p w:rsidR="00D921FB" w:rsidRDefault="00D921FB">
        <w:pPr>
          <w:pStyle w:val="Footer"/>
        </w:pPr>
        <w:r>
          <w:rPr>
            <w:noProof w:val="0"/>
          </w:rPr>
          <w:fldChar w:fldCharType="begin"/>
        </w:r>
        <w:r>
          <w:instrText xml:space="preserve"> PAGE   \* MERGEFORMAT </w:instrText>
        </w:r>
        <w:r>
          <w:rPr>
            <w:noProof w:val="0"/>
          </w:rPr>
          <w:fldChar w:fldCharType="separate"/>
        </w:r>
        <w:r w:rsidR="00F60FD0">
          <w:t>1</w:t>
        </w:r>
        <w:r>
          <w:fldChar w:fldCharType="end"/>
        </w:r>
      </w:p>
    </w:sdtContent>
  </w:sdt>
  <w:p w:rsidR="00D86127" w:rsidRDefault="00D861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CF2" w:rsidRDefault="002F1CF2" w:rsidP="00086ACB">
      <w:r>
        <w:separator/>
      </w:r>
    </w:p>
  </w:footnote>
  <w:footnote w:type="continuationSeparator" w:id="0">
    <w:p w:rsidR="002F1CF2" w:rsidRDefault="002F1CF2"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9A05D91"/>
    <w:multiLevelType w:val="multilevel"/>
    <w:tmpl w:val="C0C28E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CD7FC7"/>
    <w:multiLevelType w:val="multilevel"/>
    <w:tmpl w:val="81C837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45F3C18"/>
    <w:multiLevelType w:val="multilevel"/>
    <w:tmpl w:val="26EC9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A6F7157"/>
    <w:multiLevelType w:val="multilevel"/>
    <w:tmpl w:val="E1BA3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9">
    <w:nsid w:val="3D372AE9"/>
    <w:multiLevelType w:val="hybridMultilevel"/>
    <w:tmpl w:val="C5DC3980"/>
    <w:lvl w:ilvl="0" w:tplc="A7446A6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6">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7">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647475C6"/>
    <w:multiLevelType w:val="hybridMultilevel"/>
    <w:tmpl w:val="FCC85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4">
    <w:nsid w:val="70792156"/>
    <w:multiLevelType w:val="hybridMultilevel"/>
    <w:tmpl w:val="4D4007FE"/>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6">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nsid w:val="74984650"/>
    <w:multiLevelType w:val="multilevel"/>
    <w:tmpl w:val="7B7E1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2">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2"/>
  </w:num>
  <w:num w:numId="3">
    <w:abstractNumId w:val="2"/>
  </w:num>
  <w:num w:numId="4">
    <w:abstractNumId w:val="45"/>
  </w:num>
  <w:num w:numId="5">
    <w:abstractNumId w:val="17"/>
  </w:num>
  <w:num w:numId="6">
    <w:abstractNumId w:val="44"/>
  </w:num>
  <w:num w:numId="7">
    <w:abstractNumId w:val="7"/>
  </w:num>
  <w:num w:numId="8">
    <w:abstractNumId w:val="0"/>
  </w:num>
  <w:num w:numId="9">
    <w:abstractNumId w:val="24"/>
  </w:num>
  <w:num w:numId="10">
    <w:abstractNumId w:val="12"/>
  </w:num>
  <w:num w:numId="11">
    <w:abstractNumId w:val="31"/>
  </w:num>
  <w:num w:numId="12">
    <w:abstractNumId w:val="20"/>
  </w:num>
  <w:num w:numId="13">
    <w:abstractNumId w:val="10"/>
  </w:num>
  <w:num w:numId="14">
    <w:abstractNumId w:val="42"/>
  </w:num>
  <w:num w:numId="15">
    <w:abstractNumId w:val="23"/>
  </w:num>
  <w:num w:numId="16">
    <w:abstractNumId w:val="18"/>
  </w:num>
  <w:num w:numId="17">
    <w:abstractNumId w:val="25"/>
  </w:num>
  <w:num w:numId="18">
    <w:abstractNumId w:val="33"/>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9"/>
  </w:num>
  <w:num w:numId="22">
    <w:abstractNumId w:val="46"/>
  </w:num>
  <w:num w:numId="23">
    <w:abstractNumId w:val="15"/>
  </w:num>
  <w:num w:numId="24">
    <w:abstractNumId w:val="37"/>
  </w:num>
  <w:num w:numId="25">
    <w:abstractNumId w:val="27"/>
  </w:num>
  <w:num w:numId="26">
    <w:abstractNumId w:val="13"/>
  </w:num>
  <w:num w:numId="27">
    <w:abstractNumId w:val="3"/>
  </w:num>
  <w:num w:numId="28">
    <w:abstractNumId w:val="41"/>
  </w:num>
  <w:num w:numId="29">
    <w:abstractNumId w:val="1"/>
  </w:num>
  <w:num w:numId="30">
    <w:abstractNumId w:val="26"/>
  </w:num>
  <w:num w:numId="31">
    <w:abstractNumId w:val="14"/>
  </w:num>
  <w:num w:numId="32">
    <w:abstractNumId w:val="30"/>
  </w:num>
  <w:num w:numId="33">
    <w:abstractNumId w:val="29"/>
  </w:num>
  <w:num w:numId="34">
    <w:abstractNumId w:val="34"/>
  </w:num>
  <w:num w:numId="35">
    <w:abstractNumId w:val="38"/>
  </w:num>
  <w:num w:numId="36">
    <w:abstractNumId w:val="40"/>
  </w:num>
  <w:num w:numId="37">
    <w:abstractNumId w:val="11"/>
  </w:num>
  <w:num w:numId="38">
    <w:abstractNumId w:val="36"/>
  </w:num>
  <w:num w:numId="39">
    <w:abstractNumId w:val="43"/>
  </w:num>
  <w:num w:numId="40">
    <w:abstractNumId w:val="28"/>
  </w:num>
  <w:num w:numId="41">
    <w:abstractNumId w:val="19"/>
  </w:num>
  <w:num w:numId="42">
    <w:abstractNumId w:val="8"/>
  </w:num>
  <w:num w:numId="43">
    <w:abstractNumId w:val="39"/>
  </w:num>
  <w:num w:numId="44">
    <w:abstractNumId w:val="16"/>
  </w:num>
  <w:num w:numId="45">
    <w:abstractNumId w:val="5"/>
  </w:num>
  <w:num w:numId="46">
    <w:abstractNumId w:val="4"/>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60FADx5iyotAAAA"/>
  </w:docVars>
  <w:rsids>
    <w:rsidRoot w:val="00174C61"/>
    <w:rsid w:val="000000B8"/>
    <w:rsid w:val="00000710"/>
    <w:rsid w:val="00000980"/>
    <w:rsid w:val="0000116E"/>
    <w:rsid w:val="00001BF0"/>
    <w:rsid w:val="000020AE"/>
    <w:rsid w:val="00002480"/>
    <w:rsid w:val="000028D5"/>
    <w:rsid w:val="00002993"/>
    <w:rsid w:val="00002BA4"/>
    <w:rsid w:val="00003C01"/>
    <w:rsid w:val="00003C51"/>
    <w:rsid w:val="00003CDA"/>
    <w:rsid w:val="00003DAD"/>
    <w:rsid w:val="00003DEA"/>
    <w:rsid w:val="00004432"/>
    <w:rsid w:val="00004694"/>
    <w:rsid w:val="00004DF5"/>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08F"/>
    <w:rsid w:val="00017155"/>
    <w:rsid w:val="00017AD0"/>
    <w:rsid w:val="00017B7D"/>
    <w:rsid w:val="00017E3E"/>
    <w:rsid w:val="00020200"/>
    <w:rsid w:val="000202F8"/>
    <w:rsid w:val="00020A67"/>
    <w:rsid w:val="00021345"/>
    <w:rsid w:val="00021B75"/>
    <w:rsid w:val="00021C27"/>
    <w:rsid w:val="0002248D"/>
    <w:rsid w:val="0002277C"/>
    <w:rsid w:val="00022793"/>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871"/>
    <w:rsid w:val="00037B2F"/>
    <w:rsid w:val="00037D1D"/>
    <w:rsid w:val="000403E1"/>
    <w:rsid w:val="000406F6"/>
    <w:rsid w:val="00040D54"/>
    <w:rsid w:val="0004138B"/>
    <w:rsid w:val="000417E9"/>
    <w:rsid w:val="00041B80"/>
    <w:rsid w:val="00041C22"/>
    <w:rsid w:val="0004218F"/>
    <w:rsid w:val="0004219A"/>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2EF8"/>
    <w:rsid w:val="00053DD9"/>
    <w:rsid w:val="000541FE"/>
    <w:rsid w:val="0005434E"/>
    <w:rsid w:val="00054C44"/>
    <w:rsid w:val="00054ED4"/>
    <w:rsid w:val="000555B2"/>
    <w:rsid w:val="000559CF"/>
    <w:rsid w:val="00056685"/>
    <w:rsid w:val="000567D8"/>
    <w:rsid w:val="00056CBF"/>
    <w:rsid w:val="0005707B"/>
    <w:rsid w:val="0005719F"/>
    <w:rsid w:val="00057249"/>
    <w:rsid w:val="0005746C"/>
    <w:rsid w:val="00057671"/>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123"/>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4F82"/>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4E22"/>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0F6C"/>
    <w:rsid w:val="00091984"/>
    <w:rsid w:val="00091A78"/>
    <w:rsid w:val="00091E5B"/>
    <w:rsid w:val="00092747"/>
    <w:rsid w:val="00092A91"/>
    <w:rsid w:val="00092C85"/>
    <w:rsid w:val="00093257"/>
    <w:rsid w:val="000933B4"/>
    <w:rsid w:val="000934F6"/>
    <w:rsid w:val="0009375D"/>
    <w:rsid w:val="00093F9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0D7F"/>
    <w:rsid w:val="000A1209"/>
    <w:rsid w:val="000A1914"/>
    <w:rsid w:val="000A211F"/>
    <w:rsid w:val="000A25C3"/>
    <w:rsid w:val="000A26A1"/>
    <w:rsid w:val="000A2C42"/>
    <w:rsid w:val="000A30BC"/>
    <w:rsid w:val="000A3483"/>
    <w:rsid w:val="000A3AD9"/>
    <w:rsid w:val="000A436C"/>
    <w:rsid w:val="000A45F5"/>
    <w:rsid w:val="000A50C1"/>
    <w:rsid w:val="000A56CE"/>
    <w:rsid w:val="000A5C23"/>
    <w:rsid w:val="000A5D6D"/>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49DC"/>
    <w:rsid w:val="000B54AF"/>
    <w:rsid w:val="000B5A78"/>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B8"/>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AB0"/>
    <w:rsid w:val="000D3D41"/>
    <w:rsid w:val="000D3DF1"/>
    <w:rsid w:val="000D40A4"/>
    <w:rsid w:val="000D44E3"/>
    <w:rsid w:val="000D4646"/>
    <w:rsid w:val="000D6276"/>
    <w:rsid w:val="000D693B"/>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3C2"/>
    <w:rsid w:val="000F58C8"/>
    <w:rsid w:val="000F6A2E"/>
    <w:rsid w:val="000F6E64"/>
    <w:rsid w:val="000F6FC3"/>
    <w:rsid w:val="000F6FE6"/>
    <w:rsid w:val="000F79D1"/>
    <w:rsid w:val="0010053C"/>
    <w:rsid w:val="0010085A"/>
    <w:rsid w:val="00100F34"/>
    <w:rsid w:val="00100F3B"/>
    <w:rsid w:val="00101304"/>
    <w:rsid w:val="00101A0A"/>
    <w:rsid w:val="00101B73"/>
    <w:rsid w:val="00102453"/>
    <w:rsid w:val="0010272B"/>
    <w:rsid w:val="001039E0"/>
    <w:rsid w:val="001042A0"/>
    <w:rsid w:val="001045D2"/>
    <w:rsid w:val="00104AFC"/>
    <w:rsid w:val="00104C28"/>
    <w:rsid w:val="00105431"/>
    <w:rsid w:val="00105C3D"/>
    <w:rsid w:val="00106014"/>
    <w:rsid w:val="001063F0"/>
    <w:rsid w:val="00106E70"/>
    <w:rsid w:val="0010727C"/>
    <w:rsid w:val="0010741C"/>
    <w:rsid w:val="00107CAD"/>
    <w:rsid w:val="00107D72"/>
    <w:rsid w:val="00107F58"/>
    <w:rsid w:val="001100A3"/>
    <w:rsid w:val="0011058C"/>
    <w:rsid w:val="001109C0"/>
    <w:rsid w:val="00110FC9"/>
    <w:rsid w:val="00111C93"/>
    <w:rsid w:val="00111CF7"/>
    <w:rsid w:val="00111FC9"/>
    <w:rsid w:val="00112A11"/>
    <w:rsid w:val="00112A79"/>
    <w:rsid w:val="00112C1A"/>
    <w:rsid w:val="00112E21"/>
    <w:rsid w:val="0011353F"/>
    <w:rsid w:val="0011356B"/>
    <w:rsid w:val="00113B55"/>
    <w:rsid w:val="00113CA2"/>
    <w:rsid w:val="0011433F"/>
    <w:rsid w:val="00114435"/>
    <w:rsid w:val="00114CF9"/>
    <w:rsid w:val="00115A3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0DC"/>
    <w:rsid w:val="001278B6"/>
    <w:rsid w:val="00127BA7"/>
    <w:rsid w:val="00127C6B"/>
    <w:rsid w:val="0013006F"/>
    <w:rsid w:val="00130397"/>
    <w:rsid w:val="00130487"/>
    <w:rsid w:val="00131D58"/>
    <w:rsid w:val="00132EC6"/>
    <w:rsid w:val="0013319A"/>
    <w:rsid w:val="001335CC"/>
    <w:rsid w:val="0013394B"/>
    <w:rsid w:val="00133A6E"/>
    <w:rsid w:val="00133C5D"/>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6F44"/>
    <w:rsid w:val="001675EC"/>
    <w:rsid w:val="00167B14"/>
    <w:rsid w:val="00167C34"/>
    <w:rsid w:val="001705D9"/>
    <w:rsid w:val="001707B7"/>
    <w:rsid w:val="00170826"/>
    <w:rsid w:val="00170E42"/>
    <w:rsid w:val="001710E0"/>
    <w:rsid w:val="001710F3"/>
    <w:rsid w:val="0017119E"/>
    <w:rsid w:val="001717A9"/>
    <w:rsid w:val="00171AE5"/>
    <w:rsid w:val="00171BA1"/>
    <w:rsid w:val="00171C01"/>
    <w:rsid w:val="00172889"/>
    <w:rsid w:val="001730C5"/>
    <w:rsid w:val="001736D1"/>
    <w:rsid w:val="00173EA1"/>
    <w:rsid w:val="0017457B"/>
    <w:rsid w:val="00174C61"/>
    <w:rsid w:val="001755B2"/>
    <w:rsid w:val="00175E6C"/>
    <w:rsid w:val="001762C1"/>
    <w:rsid w:val="001765C6"/>
    <w:rsid w:val="001766B8"/>
    <w:rsid w:val="001771CD"/>
    <w:rsid w:val="00177923"/>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3F9"/>
    <w:rsid w:val="00191719"/>
    <w:rsid w:val="001923AB"/>
    <w:rsid w:val="0019256D"/>
    <w:rsid w:val="00193088"/>
    <w:rsid w:val="00193909"/>
    <w:rsid w:val="00193B17"/>
    <w:rsid w:val="00193F69"/>
    <w:rsid w:val="0019507E"/>
    <w:rsid w:val="00195389"/>
    <w:rsid w:val="00195682"/>
    <w:rsid w:val="00195894"/>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B98"/>
    <w:rsid w:val="001A6F0F"/>
    <w:rsid w:val="001A72E2"/>
    <w:rsid w:val="001B0F1B"/>
    <w:rsid w:val="001B1312"/>
    <w:rsid w:val="001B13E0"/>
    <w:rsid w:val="001B14A7"/>
    <w:rsid w:val="001B15F6"/>
    <w:rsid w:val="001B19A2"/>
    <w:rsid w:val="001B1B72"/>
    <w:rsid w:val="001B1E18"/>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3F6A"/>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C791B"/>
    <w:rsid w:val="001C7E87"/>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175"/>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AB9"/>
    <w:rsid w:val="001F3CEB"/>
    <w:rsid w:val="001F3E70"/>
    <w:rsid w:val="001F3F8C"/>
    <w:rsid w:val="001F419B"/>
    <w:rsid w:val="001F4950"/>
    <w:rsid w:val="001F4C6B"/>
    <w:rsid w:val="001F4FD5"/>
    <w:rsid w:val="001F5237"/>
    <w:rsid w:val="001F5612"/>
    <w:rsid w:val="001F6153"/>
    <w:rsid w:val="001F62B7"/>
    <w:rsid w:val="001F6696"/>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60D"/>
    <w:rsid w:val="00205D84"/>
    <w:rsid w:val="002060FA"/>
    <w:rsid w:val="00206122"/>
    <w:rsid w:val="00206423"/>
    <w:rsid w:val="00206533"/>
    <w:rsid w:val="00206BED"/>
    <w:rsid w:val="0020791D"/>
    <w:rsid w:val="002103CB"/>
    <w:rsid w:val="002103FD"/>
    <w:rsid w:val="00210462"/>
    <w:rsid w:val="002109D7"/>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FF4"/>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89"/>
    <w:rsid w:val="002214D3"/>
    <w:rsid w:val="0022194E"/>
    <w:rsid w:val="00221E9C"/>
    <w:rsid w:val="00221EC3"/>
    <w:rsid w:val="00221F41"/>
    <w:rsid w:val="00221F4F"/>
    <w:rsid w:val="002225D8"/>
    <w:rsid w:val="002225E1"/>
    <w:rsid w:val="00222AC2"/>
    <w:rsid w:val="00222D33"/>
    <w:rsid w:val="00223E6F"/>
    <w:rsid w:val="002240B5"/>
    <w:rsid w:val="002249BA"/>
    <w:rsid w:val="00224AD8"/>
    <w:rsid w:val="00224B7A"/>
    <w:rsid w:val="0022570E"/>
    <w:rsid w:val="00225803"/>
    <w:rsid w:val="00225BDF"/>
    <w:rsid w:val="00225CAE"/>
    <w:rsid w:val="00226363"/>
    <w:rsid w:val="00226F0A"/>
    <w:rsid w:val="0022725F"/>
    <w:rsid w:val="00227558"/>
    <w:rsid w:val="00227C0E"/>
    <w:rsid w:val="00227CB5"/>
    <w:rsid w:val="002306C1"/>
    <w:rsid w:val="00230943"/>
    <w:rsid w:val="00230BB9"/>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59A"/>
    <w:rsid w:val="00241C12"/>
    <w:rsid w:val="00241C4F"/>
    <w:rsid w:val="00241F2E"/>
    <w:rsid w:val="00242743"/>
    <w:rsid w:val="00242974"/>
    <w:rsid w:val="002429AC"/>
    <w:rsid w:val="00242EEB"/>
    <w:rsid w:val="002433AF"/>
    <w:rsid w:val="002435AF"/>
    <w:rsid w:val="00244455"/>
    <w:rsid w:val="00244A47"/>
    <w:rsid w:val="00244CFF"/>
    <w:rsid w:val="002461D1"/>
    <w:rsid w:val="00246611"/>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76D"/>
    <w:rsid w:val="002547C5"/>
    <w:rsid w:val="00254DB8"/>
    <w:rsid w:val="002553B3"/>
    <w:rsid w:val="00255424"/>
    <w:rsid w:val="00255AD8"/>
    <w:rsid w:val="00256888"/>
    <w:rsid w:val="00256928"/>
    <w:rsid w:val="00256A01"/>
    <w:rsid w:val="00257083"/>
    <w:rsid w:val="002571CC"/>
    <w:rsid w:val="002572A5"/>
    <w:rsid w:val="0025795A"/>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357"/>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87C13"/>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06D"/>
    <w:rsid w:val="002A0108"/>
    <w:rsid w:val="002A013C"/>
    <w:rsid w:val="002A0688"/>
    <w:rsid w:val="002A11F3"/>
    <w:rsid w:val="002A1710"/>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658"/>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B6"/>
    <w:rsid w:val="002C64E0"/>
    <w:rsid w:val="002C66C7"/>
    <w:rsid w:val="002C6F32"/>
    <w:rsid w:val="002C7232"/>
    <w:rsid w:val="002C77C3"/>
    <w:rsid w:val="002C7ED9"/>
    <w:rsid w:val="002D010D"/>
    <w:rsid w:val="002D0399"/>
    <w:rsid w:val="002D050D"/>
    <w:rsid w:val="002D0934"/>
    <w:rsid w:val="002D0AE4"/>
    <w:rsid w:val="002D16B8"/>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90E"/>
    <w:rsid w:val="002E4EC4"/>
    <w:rsid w:val="002E4F4A"/>
    <w:rsid w:val="002E4FB8"/>
    <w:rsid w:val="002E51F1"/>
    <w:rsid w:val="002E5210"/>
    <w:rsid w:val="002E569E"/>
    <w:rsid w:val="002E5BEF"/>
    <w:rsid w:val="002E6216"/>
    <w:rsid w:val="002E623B"/>
    <w:rsid w:val="002E6C53"/>
    <w:rsid w:val="002E6DD3"/>
    <w:rsid w:val="002F0118"/>
    <w:rsid w:val="002F02F6"/>
    <w:rsid w:val="002F0F66"/>
    <w:rsid w:val="002F10AE"/>
    <w:rsid w:val="002F113A"/>
    <w:rsid w:val="002F1CF2"/>
    <w:rsid w:val="002F200F"/>
    <w:rsid w:val="002F2A63"/>
    <w:rsid w:val="002F2B02"/>
    <w:rsid w:val="002F2DBE"/>
    <w:rsid w:val="002F3262"/>
    <w:rsid w:val="002F3699"/>
    <w:rsid w:val="002F3897"/>
    <w:rsid w:val="002F3E62"/>
    <w:rsid w:val="002F3F9F"/>
    <w:rsid w:val="002F41EF"/>
    <w:rsid w:val="002F4563"/>
    <w:rsid w:val="002F49C1"/>
    <w:rsid w:val="002F4F9A"/>
    <w:rsid w:val="002F5A9C"/>
    <w:rsid w:val="002F6DFD"/>
    <w:rsid w:val="002F6EE1"/>
    <w:rsid w:val="002F7854"/>
    <w:rsid w:val="002F7987"/>
    <w:rsid w:val="003001FD"/>
    <w:rsid w:val="00300739"/>
    <w:rsid w:val="00300D42"/>
    <w:rsid w:val="00301C17"/>
    <w:rsid w:val="0030208C"/>
    <w:rsid w:val="00302A55"/>
    <w:rsid w:val="00302B5E"/>
    <w:rsid w:val="00302E8A"/>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553C"/>
    <w:rsid w:val="00316E0C"/>
    <w:rsid w:val="00317434"/>
    <w:rsid w:val="00317F5E"/>
    <w:rsid w:val="00320188"/>
    <w:rsid w:val="00320783"/>
    <w:rsid w:val="00320D92"/>
    <w:rsid w:val="00320E20"/>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9C"/>
    <w:rsid w:val="00333FC1"/>
    <w:rsid w:val="00334B4F"/>
    <w:rsid w:val="00334D40"/>
    <w:rsid w:val="003367F6"/>
    <w:rsid w:val="003369C9"/>
    <w:rsid w:val="00336C5B"/>
    <w:rsid w:val="00337BBE"/>
    <w:rsid w:val="0034128E"/>
    <w:rsid w:val="00341514"/>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97B"/>
    <w:rsid w:val="00354C43"/>
    <w:rsid w:val="00354E69"/>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B31"/>
    <w:rsid w:val="00372C01"/>
    <w:rsid w:val="003737A8"/>
    <w:rsid w:val="00373D3E"/>
    <w:rsid w:val="00373DB8"/>
    <w:rsid w:val="003743BB"/>
    <w:rsid w:val="00374A8E"/>
    <w:rsid w:val="00374AF5"/>
    <w:rsid w:val="003752CB"/>
    <w:rsid w:val="003755AD"/>
    <w:rsid w:val="003755D2"/>
    <w:rsid w:val="00375980"/>
    <w:rsid w:val="00376210"/>
    <w:rsid w:val="0037636D"/>
    <w:rsid w:val="00376731"/>
    <w:rsid w:val="00376BC4"/>
    <w:rsid w:val="00376E01"/>
    <w:rsid w:val="00376E4B"/>
    <w:rsid w:val="00377493"/>
    <w:rsid w:val="00377B67"/>
    <w:rsid w:val="00377D64"/>
    <w:rsid w:val="00377DA3"/>
    <w:rsid w:val="00377E99"/>
    <w:rsid w:val="00377F0B"/>
    <w:rsid w:val="003802B4"/>
    <w:rsid w:val="00380740"/>
    <w:rsid w:val="0038253A"/>
    <w:rsid w:val="00382DEA"/>
    <w:rsid w:val="00382F2A"/>
    <w:rsid w:val="00383A91"/>
    <w:rsid w:val="00383AFA"/>
    <w:rsid w:val="0038455D"/>
    <w:rsid w:val="003845B6"/>
    <w:rsid w:val="00384AFC"/>
    <w:rsid w:val="003857C4"/>
    <w:rsid w:val="003864C0"/>
    <w:rsid w:val="00386D9C"/>
    <w:rsid w:val="00390739"/>
    <w:rsid w:val="003908A5"/>
    <w:rsid w:val="00390EB1"/>
    <w:rsid w:val="003911D0"/>
    <w:rsid w:val="00392EBA"/>
    <w:rsid w:val="00393165"/>
    <w:rsid w:val="00393320"/>
    <w:rsid w:val="00393840"/>
    <w:rsid w:val="00393A92"/>
    <w:rsid w:val="00393BEC"/>
    <w:rsid w:val="003943E0"/>
    <w:rsid w:val="00395184"/>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3A8"/>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361"/>
    <w:rsid w:val="003B29D3"/>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B7C58"/>
    <w:rsid w:val="003C0269"/>
    <w:rsid w:val="003C050E"/>
    <w:rsid w:val="003C1159"/>
    <w:rsid w:val="003C1493"/>
    <w:rsid w:val="003C1A76"/>
    <w:rsid w:val="003C2726"/>
    <w:rsid w:val="003C285F"/>
    <w:rsid w:val="003C30C8"/>
    <w:rsid w:val="003C3D53"/>
    <w:rsid w:val="003C3FE5"/>
    <w:rsid w:val="003C4A71"/>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4373"/>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1EF"/>
    <w:rsid w:val="003F09E1"/>
    <w:rsid w:val="003F0C32"/>
    <w:rsid w:val="003F10F8"/>
    <w:rsid w:val="003F1B94"/>
    <w:rsid w:val="003F1EA3"/>
    <w:rsid w:val="003F253B"/>
    <w:rsid w:val="003F254D"/>
    <w:rsid w:val="003F289F"/>
    <w:rsid w:val="003F3C84"/>
    <w:rsid w:val="003F4CB9"/>
    <w:rsid w:val="003F54EC"/>
    <w:rsid w:val="003F7DCC"/>
    <w:rsid w:val="0040059C"/>
    <w:rsid w:val="00400B4F"/>
    <w:rsid w:val="00401190"/>
    <w:rsid w:val="00401285"/>
    <w:rsid w:val="004014E0"/>
    <w:rsid w:val="00401651"/>
    <w:rsid w:val="004017A6"/>
    <w:rsid w:val="00401C64"/>
    <w:rsid w:val="00401C94"/>
    <w:rsid w:val="00402908"/>
    <w:rsid w:val="0040304B"/>
    <w:rsid w:val="004033FF"/>
    <w:rsid w:val="004034DE"/>
    <w:rsid w:val="0040375F"/>
    <w:rsid w:val="004038A3"/>
    <w:rsid w:val="0040396E"/>
    <w:rsid w:val="00403996"/>
    <w:rsid w:val="00403FA5"/>
    <w:rsid w:val="00404148"/>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5A5"/>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27F5C"/>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37787"/>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60E"/>
    <w:rsid w:val="00453AA5"/>
    <w:rsid w:val="00453E4D"/>
    <w:rsid w:val="0045425F"/>
    <w:rsid w:val="00454947"/>
    <w:rsid w:val="0045569B"/>
    <w:rsid w:val="00455992"/>
    <w:rsid w:val="004561AB"/>
    <w:rsid w:val="004563A8"/>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DA1"/>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3D9"/>
    <w:rsid w:val="0047757F"/>
    <w:rsid w:val="0047769D"/>
    <w:rsid w:val="00477748"/>
    <w:rsid w:val="004803C0"/>
    <w:rsid w:val="00480CC3"/>
    <w:rsid w:val="00481812"/>
    <w:rsid w:val="004818B4"/>
    <w:rsid w:val="00481A62"/>
    <w:rsid w:val="004820B5"/>
    <w:rsid w:val="0048242A"/>
    <w:rsid w:val="004825BE"/>
    <w:rsid w:val="0048285B"/>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CA6"/>
    <w:rsid w:val="00493F56"/>
    <w:rsid w:val="004945D0"/>
    <w:rsid w:val="00494F91"/>
    <w:rsid w:val="004952D6"/>
    <w:rsid w:val="00496008"/>
    <w:rsid w:val="0049601C"/>
    <w:rsid w:val="0049645D"/>
    <w:rsid w:val="00496746"/>
    <w:rsid w:val="00496CA1"/>
    <w:rsid w:val="0049716D"/>
    <w:rsid w:val="00497C66"/>
    <w:rsid w:val="00497F17"/>
    <w:rsid w:val="004A02AC"/>
    <w:rsid w:val="004A0F42"/>
    <w:rsid w:val="004A12FB"/>
    <w:rsid w:val="004A1E59"/>
    <w:rsid w:val="004A1FFB"/>
    <w:rsid w:val="004A24D4"/>
    <w:rsid w:val="004A2A8A"/>
    <w:rsid w:val="004A2F2C"/>
    <w:rsid w:val="004A5D78"/>
    <w:rsid w:val="004A6257"/>
    <w:rsid w:val="004A63DF"/>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19CE"/>
    <w:rsid w:val="004C25CB"/>
    <w:rsid w:val="004C2D02"/>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5C1"/>
    <w:rsid w:val="004D3619"/>
    <w:rsid w:val="004D3A55"/>
    <w:rsid w:val="004D4122"/>
    <w:rsid w:val="004D48CA"/>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2C97"/>
    <w:rsid w:val="004E34F0"/>
    <w:rsid w:val="004E352E"/>
    <w:rsid w:val="004E3CFE"/>
    <w:rsid w:val="004E3DC9"/>
    <w:rsid w:val="004E3F16"/>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37C"/>
    <w:rsid w:val="004F545D"/>
    <w:rsid w:val="004F5786"/>
    <w:rsid w:val="004F5E65"/>
    <w:rsid w:val="004F657F"/>
    <w:rsid w:val="004F668B"/>
    <w:rsid w:val="004F7203"/>
    <w:rsid w:val="004F7531"/>
    <w:rsid w:val="004F79D6"/>
    <w:rsid w:val="004F7A70"/>
    <w:rsid w:val="00500401"/>
    <w:rsid w:val="0050044C"/>
    <w:rsid w:val="005008FC"/>
    <w:rsid w:val="00500CFA"/>
    <w:rsid w:val="005011A4"/>
    <w:rsid w:val="00501B4F"/>
    <w:rsid w:val="00501E40"/>
    <w:rsid w:val="00501FBC"/>
    <w:rsid w:val="00502354"/>
    <w:rsid w:val="005027DA"/>
    <w:rsid w:val="00502AC2"/>
    <w:rsid w:val="00503C26"/>
    <w:rsid w:val="005042D9"/>
    <w:rsid w:val="005047D3"/>
    <w:rsid w:val="00505038"/>
    <w:rsid w:val="005062D6"/>
    <w:rsid w:val="00506A42"/>
    <w:rsid w:val="005076CF"/>
    <w:rsid w:val="0050771C"/>
    <w:rsid w:val="005077ED"/>
    <w:rsid w:val="00510175"/>
    <w:rsid w:val="00510AA1"/>
    <w:rsid w:val="00510DA7"/>
    <w:rsid w:val="00510E30"/>
    <w:rsid w:val="00511EB4"/>
    <w:rsid w:val="00511F3A"/>
    <w:rsid w:val="00511F8D"/>
    <w:rsid w:val="0051211F"/>
    <w:rsid w:val="0051232C"/>
    <w:rsid w:val="005126F4"/>
    <w:rsid w:val="00512DCC"/>
    <w:rsid w:val="00513673"/>
    <w:rsid w:val="00513B64"/>
    <w:rsid w:val="00514072"/>
    <w:rsid w:val="00514183"/>
    <w:rsid w:val="005144C4"/>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20"/>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7A"/>
    <w:rsid w:val="0054699E"/>
    <w:rsid w:val="00546D00"/>
    <w:rsid w:val="00546D9C"/>
    <w:rsid w:val="00547085"/>
    <w:rsid w:val="0054712F"/>
    <w:rsid w:val="00547BE3"/>
    <w:rsid w:val="00547F5C"/>
    <w:rsid w:val="00550607"/>
    <w:rsid w:val="0055078E"/>
    <w:rsid w:val="005508D8"/>
    <w:rsid w:val="00550B67"/>
    <w:rsid w:val="00550B7B"/>
    <w:rsid w:val="00552214"/>
    <w:rsid w:val="00552B18"/>
    <w:rsid w:val="00552CBB"/>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1F3A"/>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93E"/>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259"/>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BB"/>
    <w:rsid w:val="005842E2"/>
    <w:rsid w:val="0058440E"/>
    <w:rsid w:val="00584E9D"/>
    <w:rsid w:val="005852CD"/>
    <w:rsid w:val="005857B8"/>
    <w:rsid w:val="00585EA9"/>
    <w:rsid w:val="00586B12"/>
    <w:rsid w:val="00586C5D"/>
    <w:rsid w:val="00587402"/>
    <w:rsid w:val="005874C0"/>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51A"/>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AA"/>
    <w:rsid w:val="005A40C6"/>
    <w:rsid w:val="005A4687"/>
    <w:rsid w:val="005A4967"/>
    <w:rsid w:val="005A49BC"/>
    <w:rsid w:val="005A5440"/>
    <w:rsid w:val="005A5A3D"/>
    <w:rsid w:val="005A5F61"/>
    <w:rsid w:val="005A600E"/>
    <w:rsid w:val="005A6419"/>
    <w:rsid w:val="005A6E59"/>
    <w:rsid w:val="005A6F5B"/>
    <w:rsid w:val="005A7261"/>
    <w:rsid w:val="005A7410"/>
    <w:rsid w:val="005B01F2"/>
    <w:rsid w:val="005B0791"/>
    <w:rsid w:val="005B0C6E"/>
    <w:rsid w:val="005B12A2"/>
    <w:rsid w:val="005B19EC"/>
    <w:rsid w:val="005B2475"/>
    <w:rsid w:val="005B2859"/>
    <w:rsid w:val="005B291D"/>
    <w:rsid w:val="005B2A61"/>
    <w:rsid w:val="005B2B85"/>
    <w:rsid w:val="005B3E63"/>
    <w:rsid w:val="005B419C"/>
    <w:rsid w:val="005B466A"/>
    <w:rsid w:val="005B49B3"/>
    <w:rsid w:val="005B4CDC"/>
    <w:rsid w:val="005B59DC"/>
    <w:rsid w:val="005B59E2"/>
    <w:rsid w:val="005B5A69"/>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DE9"/>
    <w:rsid w:val="005D1F3D"/>
    <w:rsid w:val="005D2E98"/>
    <w:rsid w:val="005D33BD"/>
    <w:rsid w:val="005D365A"/>
    <w:rsid w:val="005D38DB"/>
    <w:rsid w:val="005D3BBC"/>
    <w:rsid w:val="005D3CCA"/>
    <w:rsid w:val="005D494C"/>
    <w:rsid w:val="005D4B1E"/>
    <w:rsid w:val="005D50B6"/>
    <w:rsid w:val="005D515D"/>
    <w:rsid w:val="005D599F"/>
    <w:rsid w:val="005D5A0B"/>
    <w:rsid w:val="005D5C77"/>
    <w:rsid w:val="005D5D71"/>
    <w:rsid w:val="005D6185"/>
    <w:rsid w:val="005D61C1"/>
    <w:rsid w:val="005D6278"/>
    <w:rsid w:val="005D6BEB"/>
    <w:rsid w:val="005D6D45"/>
    <w:rsid w:val="005D74A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57A"/>
    <w:rsid w:val="005E5E02"/>
    <w:rsid w:val="005E650D"/>
    <w:rsid w:val="005E6811"/>
    <w:rsid w:val="005E68B7"/>
    <w:rsid w:val="005E68C2"/>
    <w:rsid w:val="005E6EF9"/>
    <w:rsid w:val="005E70C6"/>
    <w:rsid w:val="005E75B7"/>
    <w:rsid w:val="005E76A7"/>
    <w:rsid w:val="005E778F"/>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9EB"/>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2CB3"/>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01D"/>
    <w:rsid w:val="00637068"/>
    <w:rsid w:val="006374FE"/>
    <w:rsid w:val="00637994"/>
    <w:rsid w:val="00637A72"/>
    <w:rsid w:val="00637B46"/>
    <w:rsid w:val="00637E3A"/>
    <w:rsid w:val="006405DB"/>
    <w:rsid w:val="00640649"/>
    <w:rsid w:val="00640932"/>
    <w:rsid w:val="00640937"/>
    <w:rsid w:val="00640A5E"/>
    <w:rsid w:val="00640B70"/>
    <w:rsid w:val="00640B7B"/>
    <w:rsid w:val="0064116A"/>
    <w:rsid w:val="00641774"/>
    <w:rsid w:val="006418B6"/>
    <w:rsid w:val="00641954"/>
    <w:rsid w:val="0064267C"/>
    <w:rsid w:val="00642933"/>
    <w:rsid w:val="0064336B"/>
    <w:rsid w:val="00643508"/>
    <w:rsid w:val="0064362B"/>
    <w:rsid w:val="00643BE0"/>
    <w:rsid w:val="006443ED"/>
    <w:rsid w:val="00644754"/>
    <w:rsid w:val="00644761"/>
    <w:rsid w:val="0064636B"/>
    <w:rsid w:val="006464A8"/>
    <w:rsid w:val="0064719B"/>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3CB9"/>
    <w:rsid w:val="006542F6"/>
    <w:rsid w:val="006547E3"/>
    <w:rsid w:val="006548A9"/>
    <w:rsid w:val="0065568A"/>
    <w:rsid w:val="00655C05"/>
    <w:rsid w:val="006563F3"/>
    <w:rsid w:val="006564B3"/>
    <w:rsid w:val="006574B9"/>
    <w:rsid w:val="00657A14"/>
    <w:rsid w:val="0066026A"/>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BE9"/>
    <w:rsid w:val="00675CFA"/>
    <w:rsid w:val="00675F7F"/>
    <w:rsid w:val="00675FF9"/>
    <w:rsid w:val="00676179"/>
    <w:rsid w:val="0067687A"/>
    <w:rsid w:val="00676914"/>
    <w:rsid w:val="00676F5D"/>
    <w:rsid w:val="00680088"/>
    <w:rsid w:val="006800A5"/>
    <w:rsid w:val="00680434"/>
    <w:rsid w:val="00680D01"/>
    <w:rsid w:val="00681CBF"/>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86E89"/>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E9E"/>
    <w:rsid w:val="006A00CA"/>
    <w:rsid w:val="006A2A53"/>
    <w:rsid w:val="006A3192"/>
    <w:rsid w:val="006A3B74"/>
    <w:rsid w:val="006A3BF3"/>
    <w:rsid w:val="006A3FD2"/>
    <w:rsid w:val="006A4D02"/>
    <w:rsid w:val="006A5033"/>
    <w:rsid w:val="006A503C"/>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522"/>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08BC"/>
    <w:rsid w:val="006C09D3"/>
    <w:rsid w:val="006C12EE"/>
    <w:rsid w:val="006C188A"/>
    <w:rsid w:val="006C2990"/>
    <w:rsid w:val="006C29E1"/>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428B"/>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D5D"/>
    <w:rsid w:val="006F4E3C"/>
    <w:rsid w:val="006F4E76"/>
    <w:rsid w:val="006F6D62"/>
    <w:rsid w:val="006F7099"/>
    <w:rsid w:val="006F781C"/>
    <w:rsid w:val="006F79ED"/>
    <w:rsid w:val="00700539"/>
    <w:rsid w:val="007007C1"/>
    <w:rsid w:val="00700D94"/>
    <w:rsid w:val="0070172B"/>
    <w:rsid w:val="00702397"/>
    <w:rsid w:val="00703450"/>
    <w:rsid w:val="007037A6"/>
    <w:rsid w:val="00703867"/>
    <w:rsid w:val="00703CCC"/>
    <w:rsid w:val="00703D61"/>
    <w:rsid w:val="00703E58"/>
    <w:rsid w:val="0070453B"/>
    <w:rsid w:val="00704EE7"/>
    <w:rsid w:val="00705B1A"/>
    <w:rsid w:val="00706009"/>
    <w:rsid w:val="00706661"/>
    <w:rsid w:val="007072E5"/>
    <w:rsid w:val="00707C8A"/>
    <w:rsid w:val="007109F8"/>
    <w:rsid w:val="00710ACB"/>
    <w:rsid w:val="00711B24"/>
    <w:rsid w:val="0071283D"/>
    <w:rsid w:val="00712D93"/>
    <w:rsid w:val="007143E6"/>
    <w:rsid w:val="00714460"/>
    <w:rsid w:val="00714DD2"/>
    <w:rsid w:val="00715511"/>
    <w:rsid w:val="00715DA4"/>
    <w:rsid w:val="0071628B"/>
    <w:rsid w:val="007162C0"/>
    <w:rsid w:val="007165EF"/>
    <w:rsid w:val="00716EB0"/>
    <w:rsid w:val="00717D1C"/>
    <w:rsid w:val="00717D35"/>
    <w:rsid w:val="00720009"/>
    <w:rsid w:val="007207F5"/>
    <w:rsid w:val="00720812"/>
    <w:rsid w:val="00721023"/>
    <w:rsid w:val="0072107C"/>
    <w:rsid w:val="00721E15"/>
    <w:rsid w:val="00722942"/>
    <w:rsid w:val="00722C00"/>
    <w:rsid w:val="007234DA"/>
    <w:rsid w:val="00723EC9"/>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6A7"/>
    <w:rsid w:val="00733BBF"/>
    <w:rsid w:val="007342B3"/>
    <w:rsid w:val="007346B4"/>
    <w:rsid w:val="00734769"/>
    <w:rsid w:val="0073506C"/>
    <w:rsid w:val="00735264"/>
    <w:rsid w:val="0073592A"/>
    <w:rsid w:val="00735D6A"/>
    <w:rsid w:val="007368BE"/>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1F0"/>
    <w:rsid w:val="00742222"/>
    <w:rsid w:val="007425C3"/>
    <w:rsid w:val="00742A4B"/>
    <w:rsid w:val="00743D97"/>
    <w:rsid w:val="00744569"/>
    <w:rsid w:val="007445DA"/>
    <w:rsid w:val="00744924"/>
    <w:rsid w:val="00744979"/>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47FF"/>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668"/>
    <w:rsid w:val="00766A2B"/>
    <w:rsid w:val="007671E0"/>
    <w:rsid w:val="007678C0"/>
    <w:rsid w:val="00770070"/>
    <w:rsid w:val="00770500"/>
    <w:rsid w:val="00771AEC"/>
    <w:rsid w:val="00771E06"/>
    <w:rsid w:val="00771EEF"/>
    <w:rsid w:val="0077217E"/>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59E7"/>
    <w:rsid w:val="00786231"/>
    <w:rsid w:val="0078706D"/>
    <w:rsid w:val="007873D0"/>
    <w:rsid w:val="0078777D"/>
    <w:rsid w:val="00790501"/>
    <w:rsid w:val="007905CB"/>
    <w:rsid w:val="00790A89"/>
    <w:rsid w:val="00790BDF"/>
    <w:rsid w:val="00791014"/>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718"/>
    <w:rsid w:val="007B18B4"/>
    <w:rsid w:val="007B2908"/>
    <w:rsid w:val="007B2B2C"/>
    <w:rsid w:val="007B3C15"/>
    <w:rsid w:val="007B3F45"/>
    <w:rsid w:val="007B4109"/>
    <w:rsid w:val="007B430A"/>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B51"/>
    <w:rsid w:val="007C0C4B"/>
    <w:rsid w:val="007C0EE2"/>
    <w:rsid w:val="007C1A72"/>
    <w:rsid w:val="007C2197"/>
    <w:rsid w:val="007C2543"/>
    <w:rsid w:val="007C26B3"/>
    <w:rsid w:val="007C3FBD"/>
    <w:rsid w:val="007C5B5C"/>
    <w:rsid w:val="007C6260"/>
    <w:rsid w:val="007C6328"/>
    <w:rsid w:val="007C6BCC"/>
    <w:rsid w:val="007C6F03"/>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0D07"/>
    <w:rsid w:val="007E16F7"/>
    <w:rsid w:val="007E1E10"/>
    <w:rsid w:val="007E2DFD"/>
    <w:rsid w:val="007E301A"/>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73C"/>
    <w:rsid w:val="00800B9C"/>
    <w:rsid w:val="0080128E"/>
    <w:rsid w:val="00801E19"/>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69C9"/>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1D0"/>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639"/>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3765"/>
    <w:rsid w:val="008444D2"/>
    <w:rsid w:val="008447A1"/>
    <w:rsid w:val="00844903"/>
    <w:rsid w:val="00845249"/>
    <w:rsid w:val="00845EA2"/>
    <w:rsid w:val="008460BA"/>
    <w:rsid w:val="0084695A"/>
    <w:rsid w:val="00846A14"/>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83"/>
    <w:rsid w:val="008674E7"/>
    <w:rsid w:val="00867900"/>
    <w:rsid w:val="00872CC7"/>
    <w:rsid w:val="00872D99"/>
    <w:rsid w:val="0087303B"/>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246"/>
    <w:rsid w:val="008805E8"/>
    <w:rsid w:val="00880AAD"/>
    <w:rsid w:val="00880E18"/>
    <w:rsid w:val="00880E67"/>
    <w:rsid w:val="00880E77"/>
    <w:rsid w:val="0088199B"/>
    <w:rsid w:val="00881A57"/>
    <w:rsid w:val="00882722"/>
    <w:rsid w:val="00882B6C"/>
    <w:rsid w:val="00882EEC"/>
    <w:rsid w:val="00882F5E"/>
    <w:rsid w:val="00883A6D"/>
    <w:rsid w:val="00883AA5"/>
    <w:rsid w:val="00883E8A"/>
    <w:rsid w:val="00883F2B"/>
    <w:rsid w:val="00884441"/>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A8E"/>
    <w:rsid w:val="00894B59"/>
    <w:rsid w:val="008955DA"/>
    <w:rsid w:val="00895BF4"/>
    <w:rsid w:val="00895CC3"/>
    <w:rsid w:val="00896E63"/>
    <w:rsid w:val="008971C3"/>
    <w:rsid w:val="008A064D"/>
    <w:rsid w:val="008A07D0"/>
    <w:rsid w:val="008A0974"/>
    <w:rsid w:val="008A0B72"/>
    <w:rsid w:val="008A0E12"/>
    <w:rsid w:val="008A1516"/>
    <w:rsid w:val="008A1A41"/>
    <w:rsid w:val="008A1C2D"/>
    <w:rsid w:val="008A1DD5"/>
    <w:rsid w:val="008A277A"/>
    <w:rsid w:val="008A27F6"/>
    <w:rsid w:val="008A2918"/>
    <w:rsid w:val="008A3329"/>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14CE"/>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A4D"/>
    <w:rsid w:val="008C4BAB"/>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4495"/>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4F5E"/>
    <w:rsid w:val="008E5098"/>
    <w:rsid w:val="008E5256"/>
    <w:rsid w:val="008E52D8"/>
    <w:rsid w:val="008E565E"/>
    <w:rsid w:val="008E5767"/>
    <w:rsid w:val="008E5C0C"/>
    <w:rsid w:val="008E5E09"/>
    <w:rsid w:val="008E5E49"/>
    <w:rsid w:val="008E699C"/>
    <w:rsid w:val="008E6BFF"/>
    <w:rsid w:val="008E75BD"/>
    <w:rsid w:val="008E79C8"/>
    <w:rsid w:val="008E7CF3"/>
    <w:rsid w:val="008F0AFE"/>
    <w:rsid w:val="008F127A"/>
    <w:rsid w:val="008F1639"/>
    <w:rsid w:val="008F165C"/>
    <w:rsid w:val="008F2109"/>
    <w:rsid w:val="008F30B9"/>
    <w:rsid w:val="008F31B4"/>
    <w:rsid w:val="008F3D00"/>
    <w:rsid w:val="008F4C86"/>
    <w:rsid w:val="008F5571"/>
    <w:rsid w:val="008F59FD"/>
    <w:rsid w:val="008F5D18"/>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535"/>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0D26"/>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1F4B"/>
    <w:rsid w:val="00922584"/>
    <w:rsid w:val="0092276C"/>
    <w:rsid w:val="00922F06"/>
    <w:rsid w:val="00924F9E"/>
    <w:rsid w:val="00925245"/>
    <w:rsid w:val="0092553E"/>
    <w:rsid w:val="009259DE"/>
    <w:rsid w:val="00925ED2"/>
    <w:rsid w:val="009262D5"/>
    <w:rsid w:val="009264E8"/>
    <w:rsid w:val="00926543"/>
    <w:rsid w:val="00926A53"/>
    <w:rsid w:val="00926D63"/>
    <w:rsid w:val="0092774C"/>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079"/>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08B"/>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756"/>
    <w:rsid w:val="009779BC"/>
    <w:rsid w:val="00977F87"/>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46F"/>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3CD"/>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AAB"/>
    <w:rsid w:val="009A3B8C"/>
    <w:rsid w:val="009A3F7C"/>
    <w:rsid w:val="009A452E"/>
    <w:rsid w:val="009A45D7"/>
    <w:rsid w:val="009A48A6"/>
    <w:rsid w:val="009A5349"/>
    <w:rsid w:val="009A57DB"/>
    <w:rsid w:val="009A5C46"/>
    <w:rsid w:val="009A6488"/>
    <w:rsid w:val="009A6840"/>
    <w:rsid w:val="009A6CFD"/>
    <w:rsid w:val="009A7AD3"/>
    <w:rsid w:val="009A7D38"/>
    <w:rsid w:val="009B0965"/>
    <w:rsid w:val="009B0BC1"/>
    <w:rsid w:val="009B0CA6"/>
    <w:rsid w:val="009B11B8"/>
    <w:rsid w:val="009B1264"/>
    <w:rsid w:val="009B1FCB"/>
    <w:rsid w:val="009B2340"/>
    <w:rsid w:val="009B2468"/>
    <w:rsid w:val="009B28C9"/>
    <w:rsid w:val="009B2956"/>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CAE"/>
    <w:rsid w:val="009B7E65"/>
    <w:rsid w:val="009C002D"/>
    <w:rsid w:val="009C125C"/>
    <w:rsid w:val="009C1440"/>
    <w:rsid w:val="009C1723"/>
    <w:rsid w:val="009C1846"/>
    <w:rsid w:val="009C1A63"/>
    <w:rsid w:val="009C1DE9"/>
    <w:rsid w:val="009C1E0C"/>
    <w:rsid w:val="009C2C2A"/>
    <w:rsid w:val="009C3178"/>
    <w:rsid w:val="009C38D0"/>
    <w:rsid w:val="009C41D8"/>
    <w:rsid w:val="009C45A9"/>
    <w:rsid w:val="009C4C99"/>
    <w:rsid w:val="009C5893"/>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2886"/>
    <w:rsid w:val="009D3321"/>
    <w:rsid w:val="009D4DB9"/>
    <w:rsid w:val="009D4DBF"/>
    <w:rsid w:val="009D4F64"/>
    <w:rsid w:val="009D6032"/>
    <w:rsid w:val="009D60A4"/>
    <w:rsid w:val="009D6319"/>
    <w:rsid w:val="009D6785"/>
    <w:rsid w:val="009D6834"/>
    <w:rsid w:val="009D69AD"/>
    <w:rsid w:val="009D6D7D"/>
    <w:rsid w:val="009D786A"/>
    <w:rsid w:val="009D7C9E"/>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82C"/>
    <w:rsid w:val="009E6BD2"/>
    <w:rsid w:val="009E70CB"/>
    <w:rsid w:val="009E7914"/>
    <w:rsid w:val="009F0202"/>
    <w:rsid w:val="009F13A6"/>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079E5"/>
    <w:rsid w:val="00A1002D"/>
    <w:rsid w:val="00A11621"/>
    <w:rsid w:val="00A1185A"/>
    <w:rsid w:val="00A11922"/>
    <w:rsid w:val="00A11F47"/>
    <w:rsid w:val="00A1229C"/>
    <w:rsid w:val="00A127AB"/>
    <w:rsid w:val="00A136A1"/>
    <w:rsid w:val="00A141D4"/>
    <w:rsid w:val="00A151E5"/>
    <w:rsid w:val="00A15DBA"/>
    <w:rsid w:val="00A15E4E"/>
    <w:rsid w:val="00A16017"/>
    <w:rsid w:val="00A16575"/>
    <w:rsid w:val="00A16746"/>
    <w:rsid w:val="00A16BB2"/>
    <w:rsid w:val="00A17067"/>
    <w:rsid w:val="00A20000"/>
    <w:rsid w:val="00A20162"/>
    <w:rsid w:val="00A204A9"/>
    <w:rsid w:val="00A20BC3"/>
    <w:rsid w:val="00A21013"/>
    <w:rsid w:val="00A21B27"/>
    <w:rsid w:val="00A21EA5"/>
    <w:rsid w:val="00A21EFD"/>
    <w:rsid w:val="00A22284"/>
    <w:rsid w:val="00A22679"/>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83"/>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DD5"/>
    <w:rsid w:val="00A42EFE"/>
    <w:rsid w:val="00A43293"/>
    <w:rsid w:val="00A43AD9"/>
    <w:rsid w:val="00A444ED"/>
    <w:rsid w:val="00A44A4E"/>
    <w:rsid w:val="00A46029"/>
    <w:rsid w:val="00A461BB"/>
    <w:rsid w:val="00A46670"/>
    <w:rsid w:val="00A468BA"/>
    <w:rsid w:val="00A47142"/>
    <w:rsid w:val="00A47640"/>
    <w:rsid w:val="00A503F6"/>
    <w:rsid w:val="00A505BF"/>
    <w:rsid w:val="00A51337"/>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B6"/>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53A6"/>
    <w:rsid w:val="00A66D93"/>
    <w:rsid w:val="00A66FC8"/>
    <w:rsid w:val="00A67E43"/>
    <w:rsid w:val="00A7000C"/>
    <w:rsid w:val="00A7068B"/>
    <w:rsid w:val="00A7116E"/>
    <w:rsid w:val="00A72D7B"/>
    <w:rsid w:val="00A72E59"/>
    <w:rsid w:val="00A73169"/>
    <w:rsid w:val="00A73A84"/>
    <w:rsid w:val="00A73AC8"/>
    <w:rsid w:val="00A743CD"/>
    <w:rsid w:val="00A744C1"/>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48E"/>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477"/>
    <w:rsid w:val="00A92BF4"/>
    <w:rsid w:val="00A92F90"/>
    <w:rsid w:val="00A93BC3"/>
    <w:rsid w:val="00A93E3C"/>
    <w:rsid w:val="00A93F8B"/>
    <w:rsid w:val="00A94443"/>
    <w:rsid w:val="00A94CC3"/>
    <w:rsid w:val="00A94E39"/>
    <w:rsid w:val="00A9517C"/>
    <w:rsid w:val="00A95C00"/>
    <w:rsid w:val="00A95D20"/>
    <w:rsid w:val="00A969BC"/>
    <w:rsid w:val="00A96B5D"/>
    <w:rsid w:val="00A976AC"/>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797"/>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037"/>
    <w:rsid w:val="00AE2671"/>
    <w:rsid w:val="00AE2CD8"/>
    <w:rsid w:val="00AE37D7"/>
    <w:rsid w:val="00AE409D"/>
    <w:rsid w:val="00AE439E"/>
    <w:rsid w:val="00AE55D9"/>
    <w:rsid w:val="00AE5928"/>
    <w:rsid w:val="00AE5BC8"/>
    <w:rsid w:val="00AE5C1C"/>
    <w:rsid w:val="00AE698A"/>
    <w:rsid w:val="00AE7718"/>
    <w:rsid w:val="00AE785C"/>
    <w:rsid w:val="00AE7AD2"/>
    <w:rsid w:val="00AE7C99"/>
    <w:rsid w:val="00AF0065"/>
    <w:rsid w:val="00AF05DE"/>
    <w:rsid w:val="00AF077A"/>
    <w:rsid w:val="00AF0ED9"/>
    <w:rsid w:val="00AF12BE"/>
    <w:rsid w:val="00AF1572"/>
    <w:rsid w:val="00AF1790"/>
    <w:rsid w:val="00AF1901"/>
    <w:rsid w:val="00AF1FC5"/>
    <w:rsid w:val="00AF2831"/>
    <w:rsid w:val="00AF29DB"/>
    <w:rsid w:val="00AF2CAC"/>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0A2"/>
    <w:rsid w:val="00B001AE"/>
    <w:rsid w:val="00B0034A"/>
    <w:rsid w:val="00B003EE"/>
    <w:rsid w:val="00B00F75"/>
    <w:rsid w:val="00B01039"/>
    <w:rsid w:val="00B01393"/>
    <w:rsid w:val="00B01928"/>
    <w:rsid w:val="00B01BFC"/>
    <w:rsid w:val="00B01E35"/>
    <w:rsid w:val="00B02A87"/>
    <w:rsid w:val="00B02DFB"/>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7F8"/>
    <w:rsid w:val="00B14877"/>
    <w:rsid w:val="00B14D83"/>
    <w:rsid w:val="00B14FC8"/>
    <w:rsid w:val="00B15D8F"/>
    <w:rsid w:val="00B15EA4"/>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6E2"/>
    <w:rsid w:val="00B3476C"/>
    <w:rsid w:val="00B348CC"/>
    <w:rsid w:val="00B34D53"/>
    <w:rsid w:val="00B3501E"/>
    <w:rsid w:val="00B35586"/>
    <w:rsid w:val="00B35887"/>
    <w:rsid w:val="00B35B32"/>
    <w:rsid w:val="00B35FE1"/>
    <w:rsid w:val="00B3624F"/>
    <w:rsid w:val="00B362E8"/>
    <w:rsid w:val="00B36564"/>
    <w:rsid w:val="00B36878"/>
    <w:rsid w:val="00B36912"/>
    <w:rsid w:val="00B36C76"/>
    <w:rsid w:val="00B36D52"/>
    <w:rsid w:val="00B36DA3"/>
    <w:rsid w:val="00B36EE8"/>
    <w:rsid w:val="00B3732C"/>
    <w:rsid w:val="00B3775B"/>
    <w:rsid w:val="00B42491"/>
    <w:rsid w:val="00B43287"/>
    <w:rsid w:val="00B441DF"/>
    <w:rsid w:val="00B4475F"/>
    <w:rsid w:val="00B44861"/>
    <w:rsid w:val="00B44B6B"/>
    <w:rsid w:val="00B45888"/>
    <w:rsid w:val="00B45B58"/>
    <w:rsid w:val="00B4633B"/>
    <w:rsid w:val="00B468AB"/>
    <w:rsid w:val="00B46DDB"/>
    <w:rsid w:val="00B46F22"/>
    <w:rsid w:val="00B47143"/>
    <w:rsid w:val="00B47228"/>
    <w:rsid w:val="00B47551"/>
    <w:rsid w:val="00B479ED"/>
    <w:rsid w:val="00B5083B"/>
    <w:rsid w:val="00B50BBA"/>
    <w:rsid w:val="00B50EDD"/>
    <w:rsid w:val="00B51181"/>
    <w:rsid w:val="00B512CA"/>
    <w:rsid w:val="00B51736"/>
    <w:rsid w:val="00B51751"/>
    <w:rsid w:val="00B5243B"/>
    <w:rsid w:val="00B528AA"/>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48C"/>
    <w:rsid w:val="00B577F2"/>
    <w:rsid w:val="00B601CA"/>
    <w:rsid w:val="00B60BEC"/>
    <w:rsid w:val="00B60C46"/>
    <w:rsid w:val="00B60E1C"/>
    <w:rsid w:val="00B6131D"/>
    <w:rsid w:val="00B6171A"/>
    <w:rsid w:val="00B61D4B"/>
    <w:rsid w:val="00B61F0E"/>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0DC9"/>
    <w:rsid w:val="00B712AE"/>
    <w:rsid w:val="00B71401"/>
    <w:rsid w:val="00B71A44"/>
    <w:rsid w:val="00B720D2"/>
    <w:rsid w:val="00B72235"/>
    <w:rsid w:val="00B73742"/>
    <w:rsid w:val="00B741FF"/>
    <w:rsid w:val="00B7475E"/>
    <w:rsid w:val="00B7484C"/>
    <w:rsid w:val="00B74A66"/>
    <w:rsid w:val="00B74CBE"/>
    <w:rsid w:val="00B74DA8"/>
    <w:rsid w:val="00B74DD5"/>
    <w:rsid w:val="00B757DE"/>
    <w:rsid w:val="00B75A1D"/>
    <w:rsid w:val="00B75DA2"/>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9B4"/>
    <w:rsid w:val="00B91F71"/>
    <w:rsid w:val="00B92411"/>
    <w:rsid w:val="00B93111"/>
    <w:rsid w:val="00B9324D"/>
    <w:rsid w:val="00B93909"/>
    <w:rsid w:val="00B93A10"/>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BA2"/>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DCB"/>
    <w:rsid w:val="00BA7E2A"/>
    <w:rsid w:val="00BB0134"/>
    <w:rsid w:val="00BB0AC3"/>
    <w:rsid w:val="00BB13AC"/>
    <w:rsid w:val="00BB15F0"/>
    <w:rsid w:val="00BB178D"/>
    <w:rsid w:val="00BB22FA"/>
    <w:rsid w:val="00BB258B"/>
    <w:rsid w:val="00BB2E23"/>
    <w:rsid w:val="00BB2FB6"/>
    <w:rsid w:val="00BB3064"/>
    <w:rsid w:val="00BB365E"/>
    <w:rsid w:val="00BB3E30"/>
    <w:rsid w:val="00BB40BA"/>
    <w:rsid w:val="00BB4422"/>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5C"/>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9DB"/>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6B05"/>
    <w:rsid w:val="00BF7480"/>
    <w:rsid w:val="00BF750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095"/>
    <w:rsid w:val="00C10B18"/>
    <w:rsid w:val="00C10B3C"/>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093F"/>
    <w:rsid w:val="00C2112C"/>
    <w:rsid w:val="00C21532"/>
    <w:rsid w:val="00C21844"/>
    <w:rsid w:val="00C21D5A"/>
    <w:rsid w:val="00C21D5F"/>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595"/>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9E5"/>
    <w:rsid w:val="00C55A7D"/>
    <w:rsid w:val="00C55BA1"/>
    <w:rsid w:val="00C55D17"/>
    <w:rsid w:val="00C56325"/>
    <w:rsid w:val="00C568DA"/>
    <w:rsid w:val="00C56CAE"/>
    <w:rsid w:val="00C5713E"/>
    <w:rsid w:val="00C57278"/>
    <w:rsid w:val="00C5779A"/>
    <w:rsid w:val="00C57BB4"/>
    <w:rsid w:val="00C57DFA"/>
    <w:rsid w:val="00C60124"/>
    <w:rsid w:val="00C60852"/>
    <w:rsid w:val="00C60B2F"/>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7EB"/>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DCD"/>
    <w:rsid w:val="00C92E82"/>
    <w:rsid w:val="00C931C4"/>
    <w:rsid w:val="00C9333C"/>
    <w:rsid w:val="00C93EF2"/>
    <w:rsid w:val="00C93FA1"/>
    <w:rsid w:val="00C94363"/>
    <w:rsid w:val="00C94470"/>
    <w:rsid w:val="00C94796"/>
    <w:rsid w:val="00C958AD"/>
    <w:rsid w:val="00C9597D"/>
    <w:rsid w:val="00C95C44"/>
    <w:rsid w:val="00C95E27"/>
    <w:rsid w:val="00C96643"/>
    <w:rsid w:val="00CA0A61"/>
    <w:rsid w:val="00CA0B8D"/>
    <w:rsid w:val="00CA0DBE"/>
    <w:rsid w:val="00CA0F7A"/>
    <w:rsid w:val="00CA1100"/>
    <w:rsid w:val="00CA117A"/>
    <w:rsid w:val="00CA1225"/>
    <w:rsid w:val="00CA12FB"/>
    <w:rsid w:val="00CA14F1"/>
    <w:rsid w:val="00CA1822"/>
    <w:rsid w:val="00CA2040"/>
    <w:rsid w:val="00CA2060"/>
    <w:rsid w:val="00CA2EDB"/>
    <w:rsid w:val="00CA2F63"/>
    <w:rsid w:val="00CA2FE2"/>
    <w:rsid w:val="00CA3906"/>
    <w:rsid w:val="00CA3D92"/>
    <w:rsid w:val="00CA3E10"/>
    <w:rsid w:val="00CA3F9F"/>
    <w:rsid w:val="00CA44EC"/>
    <w:rsid w:val="00CA5534"/>
    <w:rsid w:val="00CA5A7C"/>
    <w:rsid w:val="00CA629F"/>
    <w:rsid w:val="00CA6741"/>
    <w:rsid w:val="00CA67A2"/>
    <w:rsid w:val="00CA6918"/>
    <w:rsid w:val="00CA6AD8"/>
    <w:rsid w:val="00CA6B05"/>
    <w:rsid w:val="00CA73A8"/>
    <w:rsid w:val="00CA76FC"/>
    <w:rsid w:val="00CA7EB7"/>
    <w:rsid w:val="00CB06EA"/>
    <w:rsid w:val="00CB0921"/>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90B"/>
    <w:rsid w:val="00CC5A57"/>
    <w:rsid w:val="00CC5B57"/>
    <w:rsid w:val="00CC6028"/>
    <w:rsid w:val="00CC6249"/>
    <w:rsid w:val="00CC6624"/>
    <w:rsid w:val="00CC6716"/>
    <w:rsid w:val="00CC6806"/>
    <w:rsid w:val="00CC7473"/>
    <w:rsid w:val="00CC79B9"/>
    <w:rsid w:val="00CD0169"/>
    <w:rsid w:val="00CD01A0"/>
    <w:rsid w:val="00CD0B81"/>
    <w:rsid w:val="00CD0C43"/>
    <w:rsid w:val="00CD0EEE"/>
    <w:rsid w:val="00CD1D14"/>
    <w:rsid w:val="00CD28BA"/>
    <w:rsid w:val="00CD317C"/>
    <w:rsid w:val="00CD3361"/>
    <w:rsid w:val="00CD3433"/>
    <w:rsid w:val="00CD41B7"/>
    <w:rsid w:val="00CD4D85"/>
    <w:rsid w:val="00CD4D8A"/>
    <w:rsid w:val="00CD5436"/>
    <w:rsid w:val="00CD55A5"/>
    <w:rsid w:val="00CD57FB"/>
    <w:rsid w:val="00CD5F68"/>
    <w:rsid w:val="00CD6BD9"/>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44C"/>
    <w:rsid w:val="00CE387F"/>
    <w:rsid w:val="00CE38A6"/>
    <w:rsid w:val="00CE3E8E"/>
    <w:rsid w:val="00CE42C8"/>
    <w:rsid w:val="00CE4E8F"/>
    <w:rsid w:val="00CE4F19"/>
    <w:rsid w:val="00CE50ED"/>
    <w:rsid w:val="00CE5519"/>
    <w:rsid w:val="00CE556A"/>
    <w:rsid w:val="00CE5752"/>
    <w:rsid w:val="00CE5838"/>
    <w:rsid w:val="00CE5DB7"/>
    <w:rsid w:val="00CE5F27"/>
    <w:rsid w:val="00CE62B3"/>
    <w:rsid w:val="00CE62BF"/>
    <w:rsid w:val="00CE678C"/>
    <w:rsid w:val="00CE6BEB"/>
    <w:rsid w:val="00CE6D53"/>
    <w:rsid w:val="00CE6DA3"/>
    <w:rsid w:val="00CE6E7F"/>
    <w:rsid w:val="00CE7779"/>
    <w:rsid w:val="00CE7C72"/>
    <w:rsid w:val="00CE7CEC"/>
    <w:rsid w:val="00CF13A3"/>
    <w:rsid w:val="00CF1804"/>
    <w:rsid w:val="00CF27E3"/>
    <w:rsid w:val="00CF2C9D"/>
    <w:rsid w:val="00CF365D"/>
    <w:rsid w:val="00CF3C29"/>
    <w:rsid w:val="00CF42D3"/>
    <w:rsid w:val="00CF4827"/>
    <w:rsid w:val="00CF4CAB"/>
    <w:rsid w:val="00CF5230"/>
    <w:rsid w:val="00CF5991"/>
    <w:rsid w:val="00CF5D74"/>
    <w:rsid w:val="00CF5E15"/>
    <w:rsid w:val="00CF5FA6"/>
    <w:rsid w:val="00CF614B"/>
    <w:rsid w:val="00CF6599"/>
    <w:rsid w:val="00CF666E"/>
    <w:rsid w:val="00CF6971"/>
    <w:rsid w:val="00D000AF"/>
    <w:rsid w:val="00D00289"/>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3FF1"/>
    <w:rsid w:val="00D1426D"/>
    <w:rsid w:val="00D14441"/>
    <w:rsid w:val="00D145E7"/>
    <w:rsid w:val="00D149DB"/>
    <w:rsid w:val="00D1578E"/>
    <w:rsid w:val="00D15899"/>
    <w:rsid w:val="00D15BC6"/>
    <w:rsid w:val="00D160C4"/>
    <w:rsid w:val="00D162A1"/>
    <w:rsid w:val="00D16398"/>
    <w:rsid w:val="00D168AB"/>
    <w:rsid w:val="00D1721F"/>
    <w:rsid w:val="00D202CF"/>
    <w:rsid w:val="00D208F5"/>
    <w:rsid w:val="00D209C0"/>
    <w:rsid w:val="00D20AE7"/>
    <w:rsid w:val="00D21225"/>
    <w:rsid w:val="00D21280"/>
    <w:rsid w:val="00D21537"/>
    <w:rsid w:val="00D21A58"/>
    <w:rsid w:val="00D21F3E"/>
    <w:rsid w:val="00D22040"/>
    <w:rsid w:val="00D220B9"/>
    <w:rsid w:val="00D22311"/>
    <w:rsid w:val="00D22389"/>
    <w:rsid w:val="00D22583"/>
    <w:rsid w:val="00D22B97"/>
    <w:rsid w:val="00D23247"/>
    <w:rsid w:val="00D2350D"/>
    <w:rsid w:val="00D24737"/>
    <w:rsid w:val="00D24BFC"/>
    <w:rsid w:val="00D251EE"/>
    <w:rsid w:val="00D253CA"/>
    <w:rsid w:val="00D25AB7"/>
    <w:rsid w:val="00D25C0B"/>
    <w:rsid w:val="00D25FBF"/>
    <w:rsid w:val="00D2635B"/>
    <w:rsid w:val="00D26FA4"/>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917"/>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2DB"/>
    <w:rsid w:val="00D447E5"/>
    <w:rsid w:val="00D452DE"/>
    <w:rsid w:val="00D4533D"/>
    <w:rsid w:val="00D479D4"/>
    <w:rsid w:val="00D50128"/>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5AC"/>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9E4"/>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774"/>
    <w:rsid w:val="00D8191C"/>
    <w:rsid w:val="00D81A15"/>
    <w:rsid w:val="00D81A35"/>
    <w:rsid w:val="00D81C7B"/>
    <w:rsid w:val="00D83417"/>
    <w:rsid w:val="00D8353A"/>
    <w:rsid w:val="00D83736"/>
    <w:rsid w:val="00D847AB"/>
    <w:rsid w:val="00D85248"/>
    <w:rsid w:val="00D85BDA"/>
    <w:rsid w:val="00D85F29"/>
    <w:rsid w:val="00D86127"/>
    <w:rsid w:val="00D86152"/>
    <w:rsid w:val="00D86737"/>
    <w:rsid w:val="00D86BB3"/>
    <w:rsid w:val="00D86D4E"/>
    <w:rsid w:val="00D87307"/>
    <w:rsid w:val="00D874A9"/>
    <w:rsid w:val="00D878FD"/>
    <w:rsid w:val="00D87D5C"/>
    <w:rsid w:val="00D90343"/>
    <w:rsid w:val="00D90BA8"/>
    <w:rsid w:val="00D9164D"/>
    <w:rsid w:val="00D921FB"/>
    <w:rsid w:val="00D9229F"/>
    <w:rsid w:val="00D92379"/>
    <w:rsid w:val="00D926A4"/>
    <w:rsid w:val="00D927F0"/>
    <w:rsid w:val="00D92DD4"/>
    <w:rsid w:val="00D930D1"/>
    <w:rsid w:val="00D9313E"/>
    <w:rsid w:val="00D93394"/>
    <w:rsid w:val="00D937C4"/>
    <w:rsid w:val="00D93876"/>
    <w:rsid w:val="00D938B1"/>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3E1"/>
    <w:rsid w:val="00DA27CD"/>
    <w:rsid w:val="00DA28C4"/>
    <w:rsid w:val="00DA2C78"/>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6B"/>
    <w:rsid w:val="00DB5CBA"/>
    <w:rsid w:val="00DB64CD"/>
    <w:rsid w:val="00DB69DD"/>
    <w:rsid w:val="00DB6B9B"/>
    <w:rsid w:val="00DB701F"/>
    <w:rsid w:val="00DB7D65"/>
    <w:rsid w:val="00DB7DF4"/>
    <w:rsid w:val="00DC0051"/>
    <w:rsid w:val="00DC051C"/>
    <w:rsid w:val="00DC0573"/>
    <w:rsid w:val="00DC0ACB"/>
    <w:rsid w:val="00DC0BF3"/>
    <w:rsid w:val="00DC0D14"/>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2DD"/>
    <w:rsid w:val="00DE1D27"/>
    <w:rsid w:val="00DE2133"/>
    <w:rsid w:val="00DE2AC8"/>
    <w:rsid w:val="00DE2AD3"/>
    <w:rsid w:val="00DE2F72"/>
    <w:rsid w:val="00DE3CB4"/>
    <w:rsid w:val="00DE4182"/>
    <w:rsid w:val="00DE4317"/>
    <w:rsid w:val="00DE47AF"/>
    <w:rsid w:val="00DE4B59"/>
    <w:rsid w:val="00DE4CE7"/>
    <w:rsid w:val="00DE5069"/>
    <w:rsid w:val="00DE5835"/>
    <w:rsid w:val="00DE5900"/>
    <w:rsid w:val="00DE5CE7"/>
    <w:rsid w:val="00DE5D8C"/>
    <w:rsid w:val="00DE6442"/>
    <w:rsid w:val="00DE6961"/>
    <w:rsid w:val="00DE7E32"/>
    <w:rsid w:val="00DF0435"/>
    <w:rsid w:val="00DF07DF"/>
    <w:rsid w:val="00DF14BF"/>
    <w:rsid w:val="00DF1CB7"/>
    <w:rsid w:val="00DF20E7"/>
    <w:rsid w:val="00DF245A"/>
    <w:rsid w:val="00DF2522"/>
    <w:rsid w:val="00DF3304"/>
    <w:rsid w:val="00DF4186"/>
    <w:rsid w:val="00DF4290"/>
    <w:rsid w:val="00DF4684"/>
    <w:rsid w:val="00DF476D"/>
    <w:rsid w:val="00DF4BC0"/>
    <w:rsid w:val="00DF5267"/>
    <w:rsid w:val="00DF5418"/>
    <w:rsid w:val="00DF54A7"/>
    <w:rsid w:val="00DF56A0"/>
    <w:rsid w:val="00DF7292"/>
    <w:rsid w:val="00DF7F9A"/>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2E1"/>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442"/>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89D"/>
    <w:rsid w:val="00E32B1A"/>
    <w:rsid w:val="00E33688"/>
    <w:rsid w:val="00E33C57"/>
    <w:rsid w:val="00E33DF6"/>
    <w:rsid w:val="00E33DFC"/>
    <w:rsid w:val="00E34A8E"/>
    <w:rsid w:val="00E34D3C"/>
    <w:rsid w:val="00E34FA7"/>
    <w:rsid w:val="00E354CA"/>
    <w:rsid w:val="00E35EFF"/>
    <w:rsid w:val="00E3604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36D"/>
    <w:rsid w:val="00E52974"/>
    <w:rsid w:val="00E52C64"/>
    <w:rsid w:val="00E5359A"/>
    <w:rsid w:val="00E53976"/>
    <w:rsid w:val="00E53B25"/>
    <w:rsid w:val="00E5400C"/>
    <w:rsid w:val="00E54156"/>
    <w:rsid w:val="00E54CDA"/>
    <w:rsid w:val="00E55544"/>
    <w:rsid w:val="00E55D2D"/>
    <w:rsid w:val="00E56086"/>
    <w:rsid w:val="00E56BB7"/>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506"/>
    <w:rsid w:val="00E739E4"/>
    <w:rsid w:val="00E73CA1"/>
    <w:rsid w:val="00E73DC9"/>
    <w:rsid w:val="00E7461F"/>
    <w:rsid w:val="00E74FB3"/>
    <w:rsid w:val="00E7502C"/>
    <w:rsid w:val="00E75D19"/>
    <w:rsid w:val="00E7601F"/>
    <w:rsid w:val="00E761E7"/>
    <w:rsid w:val="00E76CEC"/>
    <w:rsid w:val="00E77069"/>
    <w:rsid w:val="00E77326"/>
    <w:rsid w:val="00E773CE"/>
    <w:rsid w:val="00E77BC6"/>
    <w:rsid w:val="00E77D0F"/>
    <w:rsid w:val="00E77E61"/>
    <w:rsid w:val="00E80647"/>
    <w:rsid w:val="00E80869"/>
    <w:rsid w:val="00E80B7B"/>
    <w:rsid w:val="00E80D79"/>
    <w:rsid w:val="00E80F9D"/>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AEE"/>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5B6B"/>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534"/>
    <w:rsid w:val="00EA5678"/>
    <w:rsid w:val="00EA5730"/>
    <w:rsid w:val="00EA6256"/>
    <w:rsid w:val="00EA68A4"/>
    <w:rsid w:val="00EA740A"/>
    <w:rsid w:val="00EA7582"/>
    <w:rsid w:val="00EA79C5"/>
    <w:rsid w:val="00EA7A85"/>
    <w:rsid w:val="00EA7ED8"/>
    <w:rsid w:val="00EA7F15"/>
    <w:rsid w:val="00EA7F7A"/>
    <w:rsid w:val="00EB0442"/>
    <w:rsid w:val="00EB05E2"/>
    <w:rsid w:val="00EB1172"/>
    <w:rsid w:val="00EB20C7"/>
    <w:rsid w:val="00EB2163"/>
    <w:rsid w:val="00EB236A"/>
    <w:rsid w:val="00EB25C2"/>
    <w:rsid w:val="00EB2FCA"/>
    <w:rsid w:val="00EB3C08"/>
    <w:rsid w:val="00EB3E76"/>
    <w:rsid w:val="00EB3ED6"/>
    <w:rsid w:val="00EB4120"/>
    <w:rsid w:val="00EB4141"/>
    <w:rsid w:val="00EB480C"/>
    <w:rsid w:val="00EB4A7E"/>
    <w:rsid w:val="00EB4AA2"/>
    <w:rsid w:val="00EB4F72"/>
    <w:rsid w:val="00EB5321"/>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3C2"/>
    <w:rsid w:val="00EC65E7"/>
    <w:rsid w:val="00EC6701"/>
    <w:rsid w:val="00EC6831"/>
    <w:rsid w:val="00EC6A13"/>
    <w:rsid w:val="00EC6DD2"/>
    <w:rsid w:val="00EC6E8D"/>
    <w:rsid w:val="00EC7315"/>
    <w:rsid w:val="00EC7809"/>
    <w:rsid w:val="00EC7919"/>
    <w:rsid w:val="00EC7F6C"/>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055B"/>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569"/>
    <w:rsid w:val="00F1277E"/>
    <w:rsid w:val="00F12AB6"/>
    <w:rsid w:val="00F12E48"/>
    <w:rsid w:val="00F12F11"/>
    <w:rsid w:val="00F13414"/>
    <w:rsid w:val="00F135C2"/>
    <w:rsid w:val="00F136A3"/>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54"/>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56"/>
    <w:rsid w:val="00F47E75"/>
    <w:rsid w:val="00F50AC9"/>
    <w:rsid w:val="00F5109B"/>
    <w:rsid w:val="00F5174E"/>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6EC9"/>
    <w:rsid w:val="00F574E5"/>
    <w:rsid w:val="00F57839"/>
    <w:rsid w:val="00F6031F"/>
    <w:rsid w:val="00F60FD0"/>
    <w:rsid w:val="00F6179A"/>
    <w:rsid w:val="00F62630"/>
    <w:rsid w:val="00F62C03"/>
    <w:rsid w:val="00F62F9E"/>
    <w:rsid w:val="00F63654"/>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724"/>
    <w:rsid w:val="00F71EA1"/>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6CB3"/>
    <w:rsid w:val="00F87165"/>
    <w:rsid w:val="00F87D29"/>
    <w:rsid w:val="00F9025B"/>
    <w:rsid w:val="00F906B5"/>
    <w:rsid w:val="00F90BED"/>
    <w:rsid w:val="00F914BE"/>
    <w:rsid w:val="00F91DC4"/>
    <w:rsid w:val="00F92074"/>
    <w:rsid w:val="00F932A4"/>
    <w:rsid w:val="00F93644"/>
    <w:rsid w:val="00F936F7"/>
    <w:rsid w:val="00F9372E"/>
    <w:rsid w:val="00F93EA3"/>
    <w:rsid w:val="00F93F70"/>
    <w:rsid w:val="00F93F88"/>
    <w:rsid w:val="00F94949"/>
    <w:rsid w:val="00F954DC"/>
    <w:rsid w:val="00F95D8C"/>
    <w:rsid w:val="00F95EED"/>
    <w:rsid w:val="00F965AC"/>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0C7"/>
    <w:rsid w:val="00FA424B"/>
    <w:rsid w:val="00FA4BEF"/>
    <w:rsid w:val="00FA58C6"/>
    <w:rsid w:val="00FA68F3"/>
    <w:rsid w:val="00FA7861"/>
    <w:rsid w:val="00FA7CF1"/>
    <w:rsid w:val="00FB08E2"/>
    <w:rsid w:val="00FB097A"/>
    <w:rsid w:val="00FB0C14"/>
    <w:rsid w:val="00FB12C4"/>
    <w:rsid w:val="00FB194A"/>
    <w:rsid w:val="00FB1A06"/>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6D81"/>
    <w:rsid w:val="00FB6E5D"/>
    <w:rsid w:val="00FB71EA"/>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2ADD"/>
    <w:rsid w:val="00FC38A1"/>
    <w:rsid w:val="00FC3C4A"/>
    <w:rsid w:val="00FC3DCF"/>
    <w:rsid w:val="00FC4213"/>
    <w:rsid w:val="00FC47B2"/>
    <w:rsid w:val="00FC7332"/>
    <w:rsid w:val="00FD128E"/>
    <w:rsid w:val="00FD1632"/>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472"/>
    <w:rsid w:val="00FE27B1"/>
    <w:rsid w:val="00FE29F0"/>
    <w:rsid w:val="00FE2AF2"/>
    <w:rsid w:val="00FE31C7"/>
    <w:rsid w:val="00FE38EA"/>
    <w:rsid w:val="00FE38F2"/>
    <w:rsid w:val="00FE3CC3"/>
    <w:rsid w:val="00FE4C2C"/>
    <w:rsid w:val="00FE50CF"/>
    <w:rsid w:val="00FE50FB"/>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C04"/>
    <w:rsid w:val="00FF4E2B"/>
    <w:rsid w:val="00FF543B"/>
    <w:rsid w:val="00FF5E75"/>
    <w:rsid w:val="00FF6253"/>
    <w:rsid w:val="00FF627B"/>
    <w:rsid w:val="00FF67C7"/>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128"/>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Proposal0">
    <w:name w:val="Proposal (文字)"/>
    <w:locked/>
    <w:rsid w:val="00653CB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uiPriority="20"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128"/>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rsid w:val="00D93876"/>
    <w:rPr>
      <w:rFonts w:ascii="Arial" w:hAnsi="Arial"/>
      <w:sz w:val="32"/>
      <w:lang w:val="en-GB" w:eastAsia="en-US"/>
    </w:rPr>
  </w:style>
  <w:style w:type="paragraph" w:styleId="ListParagraph">
    <w:name w:val="List Paragraph"/>
    <w:aliases w:val="- Bullets,목록 단락,リスト段落,列出段落,Lista1,?? ??,?????,????,中等深浅网格 1 - 着色 21"/>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中等深浅网格 1 - 着色 21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 w:type="paragraph" w:styleId="HTMLPreformatted">
    <w:name w:val="HTML Preformatted"/>
    <w:basedOn w:val="Normal"/>
    <w:link w:val="HTMLPreformatted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B01F2"/>
    <w:rPr>
      <w:rFonts w:ascii="Courier New" w:eastAsia="Times New Roman" w:hAnsi="Courier New" w:cs="Courier New"/>
    </w:rPr>
  </w:style>
  <w:style w:type="character" w:customStyle="1" w:styleId="Proposal0">
    <w:name w:val="Proposal (文字)"/>
    <w:locked/>
    <w:rsid w:val="00653CB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0221473">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72197928">
      <w:bodyDiv w:val="1"/>
      <w:marLeft w:val="0"/>
      <w:marRight w:val="0"/>
      <w:marTop w:val="0"/>
      <w:marBottom w:val="0"/>
      <w:divBdr>
        <w:top w:val="none" w:sz="0" w:space="0" w:color="auto"/>
        <w:left w:val="none" w:sz="0" w:space="0" w:color="auto"/>
        <w:bottom w:val="none" w:sz="0" w:space="0" w:color="auto"/>
        <w:right w:val="none" w:sz="0" w:space="0" w:color="auto"/>
      </w:divBdr>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37881504">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62880186">
      <w:bodyDiv w:val="1"/>
      <w:marLeft w:val="0"/>
      <w:marRight w:val="0"/>
      <w:marTop w:val="0"/>
      <w:marBottom w:val="0"/>
      <w:divBdr>
        <w:top w:val="none" w:sz="0" w:space="0" w:color="auto"/>
        <w:left w:val="none" w:sz="0" w:space="0" w:color="auto"/>
        <w:bottom w:val="none" w:sz="0" w:space="0" w:color="auto"/>
        <w:right w:val="none" w:sz="0" w:space="0" w:color="auto"/>
      </w:divBdr>
      <w:divsChild>
        <w:div w:id="128088316">
          <w:marLeft w:val="0"/>
          <w:marRight w:val="0"/>
          <w:marTop w:val="0"/>
          <w:marBottom w:val="0"/>
          <w:divBdr>
            <w:top w:val="none" w:sz="0" w:space="0" w:color="auto"/>
            <w:left w:val="none" w:sz="0" w:space="0" w:color="auto"/>
            <w:bottom w:val="none" w:sz="0" w:space="0" w:color="auto"/>
            <w:right w:val="none" w:sz="0" w:space="0" w:color="auto"/>
          </w:divBdr>
        </w:div>
        <w:div w:id="224992504">
          <w:marLeft w:val="0"/>
          <w:marRight w:val="0"/>
          <w:marTop w:val="0"/>
          <w:marBottom w:val="0"/>
          <w:divBdr>
            <w:top w:val="none" w:sz="0" w:space="0" w:color="auto"/>
            <w:left w:val="none" w:sz="0" w:space="0" w:color="auto"/>
            <w:bottom w:val="none" w:sz="0" w:space="0" w:color="auto"/>
            <w:right w:val="none" w:sz="0" w:space="0" w:color="auto"/>
          </w:divBdr>
        </w:div>
      </w:divsChild>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1CFA741-ED10-45CB-B85F-2E22BBD6A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1822</TotalTime>
  <Pages>4</Pages>
  <Words>1851</Words>
  <Characters>10557</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12384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311</cp:revision>
  <cp:lastPrinted>2018-01-07T00:25:00Z</cp:lastPrinted>
  <dcterms:created xsi:type="dcterms:W3CDTF">2018-12-27T03:51:00Z</dcterms:created>
  <dcterms:modified xsi:type="dcterms:W3CDTF">2019-03-29T01:45:00Z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